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468090" w14:textId="77777777" w:rsidR="00402794" w:rsidRDefault="00402794"/>
    <w:tbl>
      <w:tblPr>
        <w:tblStyle w:val="EleaiC-Enostavnatabela"/>
        <w:tblpPr w:leftFromText="142" w:rightFromText="142" w:vertAnchor="page" w:tblpXSpec="right" w:tblpY="4027"/>
        <w:tblOverlap w:val="never"/>
        <w:tblW w:w="4961" w:type="dxa"/>
        <w:jc w:val="left"/>
        <w:tblBorders>
          <w:top w:val="none" w:sz="0" w:space="0" w:color="auto"/>
          <w:bottom w:val="single" w:sz="4" w:space="0" w:color="636266"/>
          <w:insideH w:val="single" w:sz="4" w:space="0" w:color="636266"/>
          <w:insideV w:val="single" w:sz="4" w:space="0" w:color="636266"/>
        </w:tblBorders>
        <w:tblLayout w:type="fixed"/>
        <w:tblLook w:val="04A0" w:firstRow="1" w:lastRow="0" w:firstColumn="1" w:lastColumn="0" w:noHBand="0" w:noVBand="1"/>
      </w:tblPr>
      <w:tblGrid>
        <w:gridCol w:w="1389"/>
        <w:gridCol w:w="3572"/>
      </w:tblGrid>
      <w:tr w:rsidR="00181502" w:rsidRPr="00181502" w14:paraId="71B21796" w14:textId="77777777" w:rsidTr="00C54877">
        <w:trPr>
          <w:jc w:val="left"/>
        </w:trPr>
        <w:tc>
          <w:tcPr>
            <w:tcW w:w="4961" w:type="dxa"/>
            <w:gridSpan w:val="2"/>
            <w:vAlign w:val="top"/>
          </w:tcPr>
          <w:p w14:paraId="77BEE708" w14:textId="02DECA5E" w:rsidR="00181502" w:rsidRPr="00181502" w:rsidRDefault="003B39A3" w:rsidP="00C54877">
            <w:pPr>
              <w:tabs>
                <w:tab w:val="left" w:pos="567"/>
              </w:tabs>
              <w:ind w:left="567" w:hanging="482"/>
              <w:jc w:val="left"/>
              <w:rPr>
                <w:sz w:val="36"/>
                <w:szCs w:val="36"/>
              </w:rPr>
            </w:pPr>
            <w:sdt>
              <w:sdtPr>
                <w:rPr>
                  <w:color w:val="auto"/>
                  <w:sz w:val="36"/>
                  <w:szCs w:val="36"/>
                </w:rPr>
                <w:alias w:val="Načrt"/>
                <w:tag w:val="USRFLD_NACRTNO"/>
                <w:id w:val="1113797155"/>
                <w:lock w:val="sdtLocked"/>
                <w:placeholder>
                  <w:docPart w:val="598E76E077C94472B26595025E4779FC"/>
                </w:placeholder>
                <w:dataBinding w:xpath="/root[1]/REF_NACRTNO[1]" w:storeItemID="{9177839A-EDC8-4645-882C-B612DE091023}"/>
                <w:comboBox w:lastValue="3/1"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</w:comboBox>
              </w:sdtPr>
              <w:sdtEndPr/>
              <w:sdtContent>
                <w:r w:rsidR="00B76BB4">
                  <w:rPr>
                    <w:color w:val="auto"/>
                    <w:sz w:val="36"/>
                    <w:szCs w:val="36"/>
                  </w:rPr>
                  <w:t>3/1</w:t>
                </w:r>
              </w:sdtContent>
            </w:sdt>
            <w:r w:rsidR="00F36626">
              <w:rPr>
                <w:sz w:val="36"/>
                <w:szCs w:val="36"/>
              </w:rPr>
              <w:tab/>
            </w:r>
            <w:r w:rsidR="00AE28DD">
              <w:rPr>
                <w:sz w:val="36"/>
                <w:szCs w:val="36"/>
              </w:rPr>
              <w:t>Načrt</w:t>
            </w:r>
            <w:r w:rsidR="00AE28DD">
              <w:rPr>
                <w:color w:val="auto"/>
                <w:sz w:val="36"/>
                <w:szCs w:val="36"/>
              </w:rPr>
              <w:t xml:space="preserve"> </w:t>
            </w:r>
            <w:sdt>
              <w:sdtPr>
                <w:rPr>
                  <w:color w:val="auto"/>
                  <w:sz w:val="36"/>
                  <w:szCs w:val="36"/>
                </w:rPr>
                <w:alias w:val="Načrt"/>
                <w:tag w:val="USRFLD_NACRT"/>
                <w:id w:val="68837438"/>
                <w:lock w:val="sdtLocked"/>
                <w:placeholder>
                  <w:docPart w:val="221FF642290B47FD8EC0C006873BD598"/>
                </w:placeholder>
                <w:dataBinding w:xpath="/root[1]/REF_NACRT[1]" w:storeItemID="{9177839A-EDC8-4645-882C-B612DE091023}"/>
                <w:comboBox w:lastValue="gradbenih konstrukcij ">
                  <w:listItem w:displayText="arhitekture" w:value="arhitekture"/>
                  <w:listItem w:displayText="krajinske arhitekture" w:value="krajinske arhitekture"/>
                  <w:listItem w:displayText="gradbenih konstrukcij" w:value="gradbenih konstrukcij"/>
                  <w:listItem w:displayText="električnih inštalacij in električne opreme" w:value="električnih inštalacij in električne opreme"/>
                  <w:listItem w:displayText="strojnih inštalacij in strojne opreme" w:value="strojnih inštalacij in strojne opreme"/>
                  <w:listItem w:displayText="telekomunikacij" w:value="telekomunikacij"/>
                  <w:listItem w:displayText="tehnologije" w:value="tehnologije"/>
                  <w:listItem w:displayText="izkopov in osnovne podgradnje" w:value="izkopov in osnovne podgradnje"/>
                </w:comboBox>
              </w:sdtPr>
              <w:sdtEndPr/>
              <w:sdtContent>
                <w:r w:rsidR="00B76BB4">
                  <w:rPr>
                    <w:color w:val="auto"/>
                    <w:sz w:val="36"/>
                    <w:szCs w:val="36"/>
                  </w:rPr>
                  <w:t xml:space="preserve">gradbenih konstrukcij </w:t>
                </w:r>
              </w:sdtContent>
            </w:sdt>
          </w:p>
        </w:tc>
      </w:tr>
      <w:tr w:rsidR="00F44047" w:rsidRPr="003C75ED" w14:paraId="38555061" w14:textId="77777777" w:rsidTr="00C54877">
        <w:trPr>
          <w:jc w:val="left"/>
        </w:trPr>
        <w:tc>
          <w:tcPr>
            <w:tcW w:w="4961" w:type="dxa"/>
            <w:gridSpan w:val="2"/>
            <w:vAlign w:val="top"/>
          </w:tcPr>
          <w:sdt>
            <w:sdtPr>
              <w:rPr>
                <w:b/>
                <w:color w:val="auto"/>
                <w:sz w:val="48"/>
                <w:szCs w:val="48"/>
              </w:rPr>
              <w:alias w:val="Ime objekta"/>
              <w:tag w:val="USRFLD_OBJEKT_IME"/>
              <w:id w:val="86477786"/>
              <w:lock w:val="sdtLocked"/>
              <w:placeholder>
                <w:docPart w:val="36EED3FE1DEF422C9701CA7379944B48"/>
              </w:placeholder>
              <w:dataBinding w:xpath="/root[1]/REF_OBJEKT_IME[1]" w:storeItemID="{9177839A-EDC8-4645-882C-B612DE091023}"/>
              <w:text w:multiLine="1"/>
            </w:sdtPr>
            <w:sdtEndPr/>
            <w:sdtContent>
              <w:p w14:paraId="583FD518" w14:textId="19D545A7" w:rsidR="00AE28DD" w:rsidRPr="0046266D" w:rsidRDefault="00B76BB4" w:rsidP="00C54877">
                <w:pPr>
                  <w:jc w:val="left"/>
                  <w:rPr>
                    <w:b/>
                    <w:color w:val="auto"/>
                    <w:sz w:val="48"/>
                    <w:szCs w:val="48"/>
                  </w:rPr>
                </w:pPr>
                <w:r>
                  <w:rPr>
                    <w:b/>
                    <w:color w:val="auto"/>
                    <w:sz w:val="48"/>
                    <w:szCs w:val="48"/>
                  </w:rPr>
                  <w:t xml:space="preserve">Most </w:t>
                </w:r>
                <w:proofErr w:type="spellStart"/>
                <w:r>
                  <w:rPr>
                    <w:b/>
                    <w:color w:val="auto"/>
                    <w:sz w:val="48"/>
                    <w:szCs w:val="48"/>
                  </w:rPr>
                  <w:t>Piškovca</w:t>
                </w:r>
                <w:proofErr w:type="spellEnd"/>
              </w:p>
            </w:sdtContent>
          </w:sdt>
          <w:sdt>
            <w:sdtPr>
              <w:rPr>
                <w:color w:val="auto"/>
                <w:sz w:val="36"/>
                <w:szCs w:val="36"/>
              </w:rPr>
              <w:alias w:val="Enota"/>
              <w:tag w:val="USRFLD_OBJEKT_ENOTA"/>
              <w:id w:val="86477788"/>
              <w:lock w:val="sdtLocked"/>
              <w:placeholder>
                <w:docPart w:val="359BB718B58A462EAEAF6B7BF666D68F"/>
              </w:placeholder>
              <w:dataBinding w:xpath="/root[1]/REF_OBJEKT_ENOTA[1]" w:storeItemID="{9177839A-EDC8-4645-882C-B612DE091023}"/>
              <w:text w:multiLine="1"/>
            </w:sdtPr>
            <w:sdtEndPr/>
            <w:sdtContent>
              <w:p w14:paraId="23DEE073" w14:textId="42E529DD" w:rsidR="00F36626" w:rsidRPr="000D02F6" w:rsidRDefault="00B76BB4" w:rsidP="00CC42EA">
                <w:pPr>
                  <w:jc w:val="left"/>
                  <w:rPr>
                    <w:color w:val="auto"/>
                    <w:sz w:val="36"/>
                    <w:szCs w:val="36"/>
                  </w:rPr>
                </w:pPr>
                <w:r>
                  <w:rPr>
                    <w:color w:val="auto"/>
                    <w:sz w:val="36"/>
                    <w:szCs w:val="36"/>
                  </w:rPr>
                  <w:t xml:space="preserve"> </w:t>
                </w:r>
              </w:p>
            </w:sdtContent>
          </w:sdt>
        </w:tc>
      </w:tr>
      <w:tr w:rsidR="00402794" w:rsidRPr="003C75ED" w14:paraId="74E9C84C" w14:textId="77777777" w:rsidTr="00C54877">
        <w:trPr>
          <w:jc w:val="left"/>
        </w:trPr>
        <w:tc>
          <w:tcPr>
            <w:tcW w:w="1389" w:type="dxa"/>
            <w:vAlign w:val="top"/>
          </w:tcPr>
          <w:p w14:paraId="3BF96059" w14:textId="77777777" w:rsidR="00402794" w:rsidRPr="003C75ED" w:rsidRDefault="00402794" w:rsidP="00C54877">
            <w:pPr>
              <w:jc w:val="left"/>
              <w:rPr>
                <w:b/>
              </w:rPr>
            </w:pPr>
            <w:r>
              <w:rPr>
                <w:b/>
              </w:rPr>
              <w:t>Investitor</w:t>
            </w:r>
          </w:p>
        </w:tc>
        <w:tc>
          <w:tcPr>
            <w:tcW w:w="3572" w:type="dxa"/>
            <w:vAlign w:val="top"/>
          </w:tcPr>
          <w:sdt>
            <w:sdtPr>
              <w:rPr>
                <w:b/>
              </w:rPr>
              <w:alias w:val="Investitor"/>
              <w:tag w:val="USRFLD_INVESTITOR_IME"/>
              <w:id w:val="86477793"/>
              <w:lock w:val="sdtLocked"/>
              <w:placeholder>
                <w:docPart w:val="FE1DE0578653432191E897092D540422"/>
              </w:placeholder>
              <w:dataBinding w:xpath="/root[1]/REF_INVESTITOR[1]" w:storeItemID="{9177839A-EDC8-4645-882C-B612DE091023}"/>
              <w:text w:multiLine="1"/>
            </w:sdtPr>
            <w:sdtEndPr/>
            <w:sdtContent>
              <w:p w14:paraId="68F1F844" w14:textId="387DD97B" w:rsidR="00AE28DD" w:rsidRPr="000311BD" w:rsidRDefault="00B76BB4" w:rsidP="00C54877">
                <w:pPr>
                  <w:jc w:val="left"/>
                  <w:rPr>
                    <w:b/>
                  </w:rPr>
                </w:pPr>
                <w:r>
                  <w:rPr>
                    <w:b/>
                  </w:rPr>
                  <w:t>Občina Bled</w:t>
                </w:r>
              </w:p>
            </w:sdtContent>
          </w:sdt>
          <w:p w14:paraId="0E3755F7" w14:textId="6F9C964C" w:rsidR="00D430D7" w:rsidRDefault="003B39A3" w:rsidP="00CC42EA">
            <w:pPr>
              <w:jc w:val="left"/>
              <w:rPr>
                <w:color w:val="auto"/>
              </w:rPr>
            </w:pPr>
            <w:sdt>
              <w:sdtPr>
                <w:rPr>
                  <w:color w:val="auto"/>
                </w:rPr>
                <w:alias w:val="Naslov"/>
                <w:tag w:val="USRFLD_INVESTITOR_NASLOV"/>
                <w:id w:val="86477794"/>
                <w:lock w:val="sdtLocked"/>
                <w:placeholder>
                  <w:docPart w:val="86E8B31A33764C30A72951CD23A7D99C"/>
                </w:placeholder>
                <w:dataBinding w:xpath="/root[1]/REF_INVESTITOR_NASLOV[1]" w:storeItemID="{9177839A-EDC8-4645-882C-B612DE091023}"/>
                <w:text w:multiLine="1"/>
              </w:sdtPr>
              <w:sdtEndPr/>
              <w:sdtContent>
                <w:r w:rsidR="00B76BB4">
                  <w:rPr>
                    <w:color w:val="auto"/>
                  </w:rPr>
                  <w:t>Cesta svobode 13</w:t>
                </w:r>
              </w:sdtContent>
            </w:sdt>
            <w:r w:rsidR="00AE28DD">
              <w:t xml:space="preserve">, </w:t>
            </w:r>
            <w:sdt>
              <w:sdtPr>
                <w:rPr>
                  <w:color w:val="auto"/>
                </w:rPr>
                <w:alias w:val="Naslov"/>
                <w:tag w:val="USRFLD_INVESTITOR_POSTA"/>
                <w:id w:val="86477799"/>
                <w:lock w:val="sdtLocked"/>
                <w:placeholder>
                  <w:docPart w:val="AB92E1D9BFBF4FE3993790F1EB736A64"/>
                </w:placeholder>
                <w:dataBinding w:xpath="/root[1]/REF_INVESTITOR_POSTA[1]" w:storeItemID="{9177839A-EDC8-4645-882C-B612DE091023}"/>
                <w:text w:multiLine="1"/>
              </w:sdtPr>
              <w:sdtEndPr/>
              <w:sdtContent>
                <w:r w:rsidR="00B76BB4">
                  <w:rPr>
                    <w:color w:val="auto"/>
                  </w:rPr>
                  <w:t>4260 Bled</w:t>
                </w:r>
              </w:sdtContent>
            </w:sdt>
          </w:p>
          <w:p w14:paraId="7BE993B5" w14:textId="6305B756" w:rsidR="00CC42EA" w:rsidRDefault="000E2DC6" w:rsidP="00CC42EA">
            <w:pPr>
              <w:jc w:val="left"/>
            </w:pPr>
            <w:r>
              <w:t>i</w:t>
            </w:r>
            <w:r w:rsidR="00CC42EA">
              <w:t>n</w:t>
            </w:r>
          </w:p>
          <w:p w14:paraId="2E413E9C" w14:textId="77777777" w:rsidR="00CC42EA" w:rsidRPr="00CC42EA" w:rsidRDefault="00CC42EA" w:rsidP="00CC42EA">
            <w:pPr>
              <w:jc w:val="left"/>
              <w:rPr>
                <w:b/>
              </w:rPr>
            </w:pPr>
            <w:r w:rsidRPr="00CC42EA">
              <w:rPr>
                <w:b/>
              </w:rPr>
              <w:t>Občina Žirovnica</w:t>
            </w:r>
          </w:p>
          <w:p w14:paraId="25CE42EA" w14:textId="0F2F8BE1" w:rsidR="00CC42EA" w:rsidRPr="003C75ED" w:rsidRDefault="00CC42EA" w:rsidP="00CC42EA">
            <w:pPr>
              <w:jc w:val="left"/>
            </w:pPr>
            <w:r>
              <w:t>Breznica 3, 4274 Žirovnica</w:t>
            </w:r>
          </w:p>
        </w:tc>
      </w:tr>
      <w:tr w:rsidR="00126A5F" w:rsidRPr="003C75ED" w14:paraId="3BD2BE75" w14:textId="77777777" w:rsidTr="00C54877">
        <w:trPr>
          <w:jc w:val="left"/>
        </w:trPr>
        <w:tc>
          <w:tcPr>
            <w:tcW w:w="1389" w:type="dxa"/>
            <w:vAlign w:val="top"/>
          </w:tcPr>
          <w:p w14:paraId="47B5FBC7" w14:textId="180BBC18" w:rsidR="00126A5F" w:rsidRDefault="00126A5F" w:rsidP="00C54877">
            <w:pPr>
              <w:jc w:val="left"/>
              <w:rPr>
                <w:b/>
              </w:rPr>
            </w:pPr>
            <w:r>
              <w:rPr>
                <w:b/>
              </w:rPr>
              <w:t>Vrsta projekta</w:t>
            </w:r>
          </w:p>
        </w:tc>
        <w:sdt>
          <w:sdtPr>
            <w:alias w:val="Vrsta projekta"/>
            <w:tag w:val="USRFLD_PROJEKT_VRSTA"/>
            <w:id w:val="86477800"/>
            <w:lock w:val="sdtLocked"/>
            <w:placeholder>
              <w:docPart w:val="39224C98274345B89C7EF73C42D89913"/>
            </w:placeholder>
            <w:dataBinding w:xpath="/root[1]/REF_PROJEKT_VRSTA[1]" w:storeItemID="{9177839A-EDC8-4645-882C-B612DE091023}"/>
            <w:dropDownList w:lastValue="PZI">
              <w:listItem w:displayText="Projekt za pridobitev gradbenega dovoljenja" w:value="Projekt za pridobitev gradbenega dovoljenja"/>
              <w:listItem w:displayText="Idejni projekt" w:value="Idejni projekt"/>
              <w:listItem w:displayText="PZI" w:value="PZI"/>
            </w:dropDownList>
          </w:sdtPr>
          <w:sdtEndPr/>
          <w:sdtContent>
            <w:tc>
              <w:tcPr>
                <w:tcW w:w="3572" w:type="dxa"/>
                <w:vAlign w:val="top"/>
              </w:tcPr>
              <w:p w14:paraId="2B88D7FD" w14:textId="60D06B27" w:rsidR="00126A5F" w:rsidRDefault="00B76BB4" w:rsidP="00C54877">
                <w:pPr>
                  <w:jc w:val="left"/>
                </w:pPr>
                <w:r>
                  <w:t>PZI</w:t>
                </w:r>
              </w:p>
            </w:tc>
          </w:sdtContent>
        </w:sdt>
      </w:tr>
      <w:tr w:rsidR="00C54877" w:rsidRPr="003C75ED" w14:paraId="4A168DF5" w14:textId="77777777" w:rsidTr="00C54877">
        <w:trPr>
          <w:jc w:val="left"/>
        </w:trPr>
        <w:tc>
          <w:tcPr>
            <w:tcW w:w="1389" w:type="dxa"/>
            <w:vAlign w:val="top"/>
          </w:tcPr>
          <w:p w14:paraId="1EE1552A" w14:textId="77777777" w:rsidR="00C54877" w:rsidRDefault="00C54877" w:rsidP="00C54877">
            <w:pPr>
              <w:jc w:val="left"/>
              <w:rPr>
                <w:b/>
              </w:rPr>
            </w:pPr>
            <w:r>
              <w:rPr>
                <w:b/>
              </w:rPr>
              <w:t>Št. načrta</w:t>
            </w:r>
          </w:p>
        </w:tc>
        <w:sdt>
          <w:sdtPr>
            <w:rPr>
              <w:color w:val="auto"/>
            </w:rPr>
            <w:alias w:val="Številka načrta"/>
            <w:tag w:val="USRFLD_NACRT_ST"/>
            <w:id w:val="519657719"/>
            <w:lock w:val="sdtLocked"/>
            <w:placeholder>
              <w:docPart w:val="0F4FF650A3BA4807A58FB90397010039"/>
            </w:placeholder>
            <w:dataBinding w:xpath="/root[1]/REF_NACRT_ST[1]" w:storeItemID="{9177839A-EDC8-4645-882C-B612DE091023}"/>
            <w:text/>
          </w:sdtPr>
          <w:sdtEndPr/>
          <w:sdtContent>
            <w:tc>
              <w:tcPr>
                <w:tcW w:w="3572" w:type="dxa"/>
                <w:vAlign w:val="top"/>
              </w:tcPr>
              <w:p w14:paraId="458CEABF" w14:textId="6F53865C" w:rsidR="00C54877" w:rsidRDefault="00C35E96" w:rsidP="008041C6">
                <w:pPr>
                  <w:jc w:val="left"/>
                </w:pPr>
                <w:r>
                  <w:rPr>
                    <w:color w:val="auto"/>
                  </w:rPr>
                  <w:t>351</w:t>
                </w:r>
                <w:r w:rsidR="008041C6" w:rsidRPr="008041C6">
                  <w:rPr>
                    <w:color w:val="auto"/>
                  </w:rPr>
                  <w:t>180138-</w:t>
                </w:r>
                <w:r>
                  <w:rPr>
                    <w:color w:val="auto"/>
                  </w:rPr>
                  <w:t>G</w:t>
                </w:r>
                <w:r w:rsidR="008041C6" w:rsidRPr="008041C6">
                  <w:rPr>
                    <w:color w:val="auto"/>
                  </w:rPr>
                  <w:t xml:space="preserve"> </w:t>
                </w:r>
              </w:p>
            </w:tc>
          </w:sdtContent>
        </w:sdt>
      </w:tr>
      <w:tr w:rsidR="00C54877" w:rsidRPr="003C75ED" w14:paraId="5A37466C" w14:textId="77777777" w:rsidTr="00C54877">
        <w:trPr>
          <w:jc w:val="left"/>
        </w:trPr>
        <w:tc>
          <w:tcPr>
            <w:tcW w:w="1389" w:type="dxa"/>
            <w:vAlign w:val="top"/>
          </w:tcPr>
          <w:p w14:paraId="5E50D169" w14:textId="77777777" w:rsidR="00C54877" w:rsidRDefault="00C54877" w:rsidP="00C54877">
            <w:pPr>
              <w:jc w:val="left"/>
              <w:rPr>
                <w:b/>
              </w:rPr>
            </w:pPr>
            <w:r>
              <w:rPr>
                <w:b/>
              </w:rPr>
              <w:t>Št. projekta</w:t>
            </w:r>
          </w:p>
        </w:tc>
        <w:tc>
          <w:tcPr>
            <w:tcW w:w="3572" w:type="dxa"/>
            <w:vAlign w:val="top"/>
          </w:tcPr>
          <w:p w14:paraId="5D7E8814" w14:textId="31BF5CB2" w:rsidR="00C54877" w:rsidRDefault="003B39A3" w:rsidP="00EA2AC4">
            <w:pPr>
              <w:jc w:val="left"/>
            </w:pPr>
            <w:sdt>
              <w:sdtPr>
                <w:rPr>
                  <w:color w:val="auto"/>
                </w:rPr>
                <w:alias w:val="Številka projekta"/>
                <w:tag w:val="USRFLD_PROJEKT_ST"/>
                <w:id w:val="519657720"/>
                <w:lock w:val="sdtLocked"/>
                <w:placeholder>
                  <w:docPart w:val="67CF85D8BFA447A19D52401D29909CA0"/>
                </w:placeholder>
                <w:dataBinding w:xpath="/root[1]/REF_PROJEKT_ST[1]" w:storeItemID="{9177839A-EDC8-4645-882C-B612DE091023}"/>
                <w:text/>
              </w:sdtPr>
              <w:sdtEndPr/>
              <w:sdtContent>
                <w:r w:rsidR="00C35E96">
                  <w:rPr>
                    <w:color w:val="auto"/>
                  </w:rPr>
                  <w:t>351</w:t>
                </w:r>
                <w:r w:rsidR="00EA2AC4">
                  <w:rPr>
                    <w:color w:val="auto"/>
                  </w:rPr>
                  <w:t>1</w:t>
                </w:r>
                <w:r w:rsidR="008041C6">
                  <w:rPr>
                    <w:color w:val="auto"/>
                  </w:rPr>
                  <w:t>80138</w:t>
                </w:r>
              </w:sdtContent>
            </w:sdt>
          </w:p>
        </w:tc>
      </w:tr>
      <w:tr w:rsidR="00C54877" w:rsidRPr="003C75ED" w14:paraId="26099D5C" w14:textId="77777777" w:rsidTr="00C54877">
        <w:trPr>
          <w:jc w:val="left"/>
        </w:trPr>
        <w:sdt>
          <w:sdtPr>
            <w:rPr>
              <w:b/>
              <w:color w:val="auto"/>
            </w:rPr>
            <w:alias w:val="Število odgovornih projektantov"/>
            <w:tag w:val="USRFLD_NACRT_ODGPROJST_01"/>
            <w:id w:val="519657709"/>
            <w:lock w:val="sdtLocked"/>
            <w:placeholder>
              <w:docPart w:val="2A9EDB1626484869802A3D986261CCA2"/>
            </w:placeholder>
            <w:dataBinding w:xpath="/root[1]/REF_NACRT_ODGPROJ_ST_01[1]" w:storeItemID="{9177839A-EDC8-4645-882C-B612DE091023}"/>
            <w:dropDownList w:lastValue="Odgovorni projektant">
              <w:listItem w:displayText="Odgovorni projektant" w:value="Odgovorni projektant"/>
              <w:listItem w:displayText="Odgovorna projektanta" w:value="Odgovorna projektanta"/>
              <w:listItem w:displayText="Odgovorni projektanti" w:value="Odgovorni projektanti"/>
            </w:dropDownList>
          </w:sdtPr>
          <w:sdtEndPr/>
          <w:sdtContent>
            <w:tc>
              <w:tcPr>
                <w:tcW w:w="1389" w:type="dxa"/>
                <w:vAlign w:val="top"/>
              </w:tcPr>
              <w:p w14:paraId="1595914D" w14:textId="032A46DA" w:rsidR="00C54877" w:rsidRPr="00211E11" w:rsidRDefault="00B76BB4" w:rsidP="00C54877">
                <w:pPr>
                  <w:jc w:val="left"/>
                  <w:rPr>
                    <w:b/>
                    <w:color w:val="auto"/>
                  </w:rPr>
                </w:pPr>
                <w:r>
                  <w:rPr>
                    <w:b/>
                    <w:color w:val="auto"/>
                  </w:rPr>
                  <w:t>Odgovorni projektant</w:t>
                </w:r>
              </w:p>
            </w:tc>
          </w:sdtContent>
        </w:sdt>
        <w:tc>
          <w:tcPr>
            <w:tcW w:w="3572" w:type="dxa"/>
            <w:vAlign w:val="top"/>
          </w:tcPr>
          <w:p w14:paraId="25F3F850" w14:textId="2F03053A" w:rsidR="00C54877" w:rsidRDefault="003B39A3" w:rsidP="00C54877">
            <w:pPr>
              <w:jc w:val="left"/>
            </w:pPr>
            <w:sdt>
              <w:sdtPr>
                <w:alias w:val="Odgovorni projektant"/>
                <w:tag w:val="USRFLD_NACRT_ODGPROJ_01"/>
                <w:id w:val="519657704"/>
                <w:lock w:val="sdtLocked"/>
                <w:placeholder>
                  <w:docPart w:val="6223AF5A1F224D90BC74D506F2069EFD"/>
                </w:placeholder>
                <w:dataBinding w:xpath="/root[1]/REF_NACRT_ODGPROJ_01[1]" w:storeItemID="{9177839A-EDC8-4645-882C-B612DE091023}"/>
                <w:comboBox w:lastValue="Andrej Pogačnik, univ. dipl. inž. grad. (IZS G-0187)">
                  <w:listItem w:displayText="Damjan Bradač, univ. dipl. inž. arh. (ZAPS A-1127)" w:value="Damjan Bradač, univ. dipl. inž. arh. (ZAPS A-1127)"/>
                  <w:listItem w:displayText="Marijeta Gogala, univ. dipl. inž. grad. (IZS G-2639)" w:value="Marijeta Gogala, univ. dipl. inž. grad. (IZS G-2639)"/>
                  <w:listItem w:displayText="Uroš Grobelšek, univ. dipl. inž. grad. (IZS G-2999)" w:value="Uroš Grobelšek, univ. dipl. inž. grad. (IZS G-2999)"/>
                  <w:listItem w:displayText="dr. Peter Kante, univ. dipl. inž. grad. (IZS G-2404)" w:value="dr. Peter Kante, univ. dipl. inž. grad. (IZS G-2404)"/>
                  <w:listItem w:displayText="Igor Lipanje, univ. dipl. inž. grad. (IZS G-2557)" w:value="Igor Lipanje, univ. dipl. inž. grad. (IZS G-2557)"/>
                  <w:listItem w:displayText="Marko Pavlinjek, univ. dipl. inž. grad. (IZS G-2644)" w:value="Marko Pavlinjek, univ. dipl. inž. grad. (IZS G-2644)"/>
                  <w:listItem w:displayText="Andrej Pogačnik, univ. dipl. inž. grad. (IZS G-0187)" w:value="Andrej Pogačnik, univ. dipl. inž. grad. (IZS G-0187)"/>
                  <w:listItem w:displayText="Vanja Selan, univ. dipl. inž. grad. (IZS G-2934)" w:value="Vanja Selan, univ. dipl. inž. grad. (IZS G-2934)"/>
                  <w:listItem w:displayText="Tomaž Strmole, univ. dipl. inž. grad. (IZS G-2694)" w:value="Tomaž Strmole, univ. dipl. inž. grad. (IZS G-2694)"/>
                  <w:listItem w:displayText="Nataša Štrukelj, univ. dipl. inž. arh. (ZAPS A-0772)" w:value="Nataša Štrukelj, univ. dipl. inž. arh. (ZAPS A-0772)"/>
                  <w:listItem w:displayText="dr. Jaka Zevnik, univ. dipl. inž. grad. (IZS G-2925)" w:value="dr. Jaka Zevnik, univ. dipl. inž. grad. (IZS G-2925)"/>
                  <w:listItem w:displayText="Marko Žibert, univ. dipl. inž. grad. (IZS G-2411)" w:value="Marko Žibert, univ. dipl. inž. grad. (IZS G-2411)"/>
                  <w:listItem w:displayText="Angelo Žigon, univ. dipl. inž. grad. (IZS G-0680)" w:value="Angelo Žigon, univ. dipl. inž. grad. (IZS G-0680)"/>
                </w:comboBox>
              </w:sdtPr>
              <w:sdtEndPr/>
              <w:sdtContent>
                <w:r w:rsidR="00B76BB4">
                  <w:t>Andrej Pogačnik, univ. dipl. inž. grad. (IZS G-0187)</w:t>
                </w:r>
              </w:sdtContent>
            </w:sdt>
          </w:p>
          <w:p w14:paraId="1B89D787" w14:textId="788E3906" w:rsidR="00C54877" w:rsidRDefault="003B39A3" w:rsidP="00C54877">
            <w:pPr>
              <w:jc w:val="left"/>
            </w:pPr>
            <w:sdt>
              <w:sdtPr>
                <w:rPr>
                  <w:color w:val="auto"/>
                </w:rPr>
                <w:alias w:val="Odgovorni projektant"/>
                <w:tag w:val="USRFLD_NACRT_ODGPROJ_02"/>
                <w:id w:val="519657705"/>
                <w:placeholder>
                  <w:docPart w:val="B1E433E7E8284EF48690CF5FA21366A8"/>
                </w:placeholder>
                <w:dataBinding w:xpath="/root[1]/REF_NACRT_ODGPROJ_02[1]" w:storeItemID="{9177839A-EDC8-4645-882C-B612DE091023}"/>
                <w:comboBox w:lastValue="Peter Zupančič, dipl. inž. grad. (IZS G-4036)">
                  <w:listItem w:displayText="Damjan Bradač, univ. dipl. inž. arh. (ZAPS A-1127)" w:value="Damjan Bradač, univ. dipl. inž. arh. (ZAPS A-1127)"/>
                  <w:listItem w:displayText="Marijeta Gogala, univ. dipl. inž. grad. (IZS G-2639)" w:value="Marijeta Gogala, univ. dipl. inž. grad. (IZS G-2639)"/>
                  <w:listItem w:displayText="Uroš Grobelšek, univ. dipl. inž. grad. (IZS G-2999)" w:value="Uroš Grobelšek, univ. dipl. inž. grad. (IZS G-2999)"/>
                  <w:listItem w:displayText="dr. Peter Kante, univ. dipl. inž. grad. (IZS G-2404)" w:value="dr. Peter Kante, univ. dipl. inž. grad. (IZS G-2404)"/>
                  <w:listItem w:displayText="Igor Lipanje, univ. dipl. inž. grad. (IZS G-2557)" w:value="Igor Lipanje, univ. dipl. inž. grad. (IZS G-2557)"/>
                  <w:listItem w:displayText="Marko Pavlinjek, univ. dipl. inž. grad. (IZS G-2644)" w:value="Marko Pavlinjek, univ. dipl. inž. grad. (IZS G-2644)"/>
                  <w:listItem w:displayText="Andrej Pogačnik, univ. dipl. inž. grad. (IZS G-0187)" w:value="Andrej Pogačnik, univ. dipl. inž. grad. (IZS G-0187)"/>
                  <w:listItem w:displayText="Vanja Selan, univ. dipl. inž. grad. (IZS G-2934)" w:value="Vanja Selan, univ. dipl. inž. grad. (IZS G-2934)"/>
                  <w:listItem w:displayText="Tomaž Strmole, univ. dipl. inž. grad. (IZS G-2694)" w:value="Tomaž Strmole, univ. dipl. inž. grad. (IZS G-2694)"/>
                  <w:listItem w:displayText="Nataša Štrukelj, univ. dipl. inž. arh. (ZAPS A-0772)" w:value="Nataša Štrukelj, univ. dipl. inž. arh. (ZAPS A-0772)"/>
                  <w:listItem w:displayText="dr. Jaka Zevnik, univ. dipl. inž. grad. (IZS G-2925)" w:value="dr. Jaka Zevnik, univ. dipl. inž. grad. (IZS G-2925)"/>
                  <w:listItem w:displayText="Marko Žibert, univ. dipl. inž. grad. (IZS G-2411)" w:value="Marko Žibert, univ. dipl. inž. grad. (IZS G-2411)"/>
                  <w:listItem w:displayText="Angelo Žigon, univ. dipl. inž. grad. (IZS G-0680)" w:value="Angelo Žigon, univ. dipl. inž. grad. (IZS G-0680)"/>
                </w:comboBox>
              </w:sdtPr>
              <w:sdtEndPr/>
              <w:sdtContent>
                <w:r w:rsidR="00B76BB4">
                  <w:rPr>
                    <w:color w:val="auto"/>
                  </w:rPr>
                  <w:t>Peter Zupančič, dipl. inž. grad. (IZS G-4036)</w:t>
                </w:r>
              </w:sdtContent>
            </w:sdt>
          </w:p>
          <w:p w14:paraId="121E0DF1" w14:textId="57247EBD" w:rsidR="00C54877" w:rsidRDefault="003B39A3" w:rsidP="00D54ABC">
            <w:pPr>
              <w:jc w:val="left"/>
            </w:pPr>
            <w:sdt>
              <w:sdtPr>
                <w:rPr>
                  <w:color w:val="auto"/>
                </w:rPr>
                <w:alias w:val="Odgovorni projektant"/>
                <w:tag w:val="USRFLD_NACRT_ODGPROJ_03"/>
                <w:id w:val="519657706"/>
                <w:placeholder>
                  <w:docPart w:val="BFA97B9562A74F0484A6501E8E074108"/>
                </w:placeholder>
                <w:dataBinding w:xpath="/root[1]/REF_NACRT_ODGPROJ_03[1]" w:storeItemID="{9177839A-EDC8-4645-882C-B612DE091023}"/>
                <w:comboBox w:lastValue="dr. Jaka Zevnik, univ. dipl. inž. grad. (IZS G-2925) ">
                  <w:listItem w:displayText="Damjan Bradač, univ. dipl. inž. arh. (ZAPS A-1127)" w:value="Damjan Bradač, univ. dipl. inž. arh. (ZAPS A-1127)"/>
                  <w:listItem w:displayText="Marijeta Gogala, univ. dipl. inž. grad. (IZS G-2639)" w:value="Marijeta Gogala, univ. dipl. inž. grad. (IZS G-2639)"/>
                  <w:listItem w:displayText="Uroš Grobelšek, univ. dipl. inž. grad. (IZS G-2999)" w:value="Uroš Grobelšek, univ. dipl. inž. grad. (IZS G-2999)"/>
                  <w:listItem w:displayText="dr. Peter Kante, univ. dipl. inž. grad. (IZS G-2404)" w:value="dr. Peter Kante, univ. dipl. inž. grad. (IZS G-2404)"/>
                  <w:listItem w:displayText="Igor Lipanje, univ. dipl. inž. grad. (IZS G-2557)" w:value="Igor Lipanje, univ. dipl. inž. grad. (IZS G-2557)"/>
                  <w:listItem w:displayText="Marko Pavlinjek, univ. dipl. inž. grad. (IZS G-2644)" w:value="Marko Pavlinjek, univ. dipl. inž. grad. (IZS G-2644)"/>
                  <w:listItem w:displayText="Andrej Pogačnik, univ. dipl. inž. grad. (IZS G-0187)" w:value="Andrej Pogačnik, univ. dipl. inž. grad. (IZS G-0187)"/>
                  <w:listItem w:displayText="Vanja Selan, univ. dipl. inž. grad. (IZS G-2934)" w:value="Vanja Selan, univ. dipl. inž. grad. (IZS G-2934)"/>
                  <w:listItem w:displayText="Tomaž Strmole, univ. dipl. inž. grad. (IZS G-2694)" w:value="Tomaž Strmole, univ. dipl. inž. grad. (IZS G-2694)"/>
                  <w:listItem w:displayText="Nataša Štrukelj, univ. dipl. inž. arh. (ZAPS A-0772)" w:value="Nataša Štrukelj, univ. dipl. inž. arh. (ZAPS A-0772)"/>
                  <w:listItem w:displayText="dr. Jaka Zevnik, univ. dipl. inž. grad. (IZS G-2925)" w:value="dr. Jaka Zevnik, univ. dipl. inž. grad. (IZS G-2925)"/>
                  <w:listItem w:displayText="Marko Žibert, univ. dipl. inž. grad. (IZS G-2411)" w:value="Marko Žibert, univ. dipl. inž. grad. (IZS G-2411)"/>
                  <w:listItem w:displayText="Angelo Žigon, univ. dipl. inž. grad. (IZS G-0680)" w:value="Angelo Žigon, univ. dipl. inž. grad. (IZS G-0680)"/>
                </w:comboBox>
              </w:sdtPr>
              <w:sdtEndPr/>
              <w:sdtContent>
                <w:r w:rsidR="00B76BB4">
                  <w:rPr>
                    <w:color w:val="auto"/>
                  </w:rPr>
                  <w:t xml:space="preserve">dr. Jaka Zevnik, univ. dipl. inž. grad. (IZS G-2925) </w:t>
                </w:r>
              </w:sdtContent>
            </w:sdt>
          </w:p>
        </w:tc>
      </w:tr>
      <w:tr w:rsidR="00C54877" w:rsidRPr="003C75ED" w14:paraId="72E03A0C" w14:textId="77777777" w:rsidTr="00C54877">
        <w:trPr>
          <w:jc w:val="left"/>
        </w:trPr>
        <w:tc>
          <w:tcPr>
            <w:tcW w:w="1389" w:type="dxa"/>
            <w:vAlign w:val="top"/>
          </w:tcPr>
          <w:p w14:paraId="59E69ED9" w14:textId="77777777" w:rsidR="00C54877" w:rsidRDefault="00C54877" w:rsidP="00C54877">
            <w:pPr>
              <w:jc w:val="left"/>
              <w:rPr>
                <w:b/>
              </w:rPr>
            </w:pPr>
            <w:r>
              <w:rPr>
                <w:b/>
              </w:rPr>
              <w:t>Odg. vodja projekta</w:t>
            </w:r>
          </w:p>
        </w:tc>
        <w:tc>
          <w:tcPr>
            <w:tcW w:w="3572" w:type="dxa"/>
            <w:vAlign w:val="top"/>
          </w:tcPr>
          <w:p w14:paraId="7F68CF28" w14:textId="253FAF8E" w:rsidR="00C54877" w:rsidRDefault="003B39A3" w:rsidP="00C54877">
            <w:pPr>
              <w:jc w:val="left"/>
            </w:pPr>
            <w:sdt>
              <w:sdtPr>
                <w:alias w:val="Odgovorni vodja projekta"/>
                <w:tag w:val="USRFLD_PROJEKT_VODJA"/>
                <w:id w:val="519657733"/>
                <w:lock w:val="sdtLocked"/>
                <w:placeholder>
                  <w:docPart w:val="0BC8A235B0B241AEB89B449B87FF489B"/>
                </w:placeholder>
                <w:dataBinding w:xpath="/root[1]/REF_PROJEKT_VODJA[1]" w:storeItemID="{9177839A-EDC8-4645-882C-B612DE091023}"/>
                <w:comboBox w:lastValue="Andrej Pogačnik, univ. dipl. inž. grad. (IZS G-0187)">
                  <w:listItem w:displayText="Damjan Bradač, univ. dipl. inž. arh. (ZAPS A-1127)" w:value="Damjan Bradač, univ. dipl. inž. arh. (ZAPS A-1127)"/>
                  <w:listItem w:displayText="Marijeta Gogala, univ. dipl. inž. grad. (IZS G-2639)" w:value="Marijeta Gogala, univ. dipl. inž. grad. (IZS G-2639)"/>
                  <w:listItem w:displayText="Uroš Grobelšek, univ. dipl. inž. grad. (IZS G-2999)" w:value="Uroš Grobelšek, univ. dipl. inž. grad. (IZS G-2999)"/>
                  <w:listItem w:displayText="dr. Peter Kante, univ. dipl. inž. grad. (IZS G-2404)" w:value="dr. Peter Kante, univ. dipl. inž. grad. (IZS G-2404)"/>
                  <w:listItem w:displayText="Igor Lipanje, univ. dipl. inž. grad. (IZS G-2557)" w:value="Igor Lipanje, univ. dipl. inž. grad. (IZS G-2557)"/>
                  <w:listItem w:displayText="Marko Pavlinjek, univ. dipl. inž. grad. (IZS G-2644)" w:value="Marko Pavlinjek, univ. dipl. inž. grad. (IZS G-2644)"/>
                  <w:listItem w:displayText="Andrej Pogačnik, univ. dipl. inž. grad. (IZS G-0187)" w:value="Andrej Pogačnik, univ. dipl. inž. grad. (IZS G-0187)"/>
                  <w:listItem w:displayText="Vanja Selan, univ. dipl. inž. grad. (IZS G-2934)" w:value="Vanja Selan, univ. dipl. inž. grad. (IZS G-2934)"/>
                  <w:listItem w:displayText="Tomaž Strmole, univ. dipl. inž. grad. (IZS G-2694)" w:value="Tomaž Strmole, univ. dipl. inž. grad. (IZS G-2694)"/>
                  <w:listItem w:displayText="Nataša Štrukelj, univ. dipl. inž. arh. (ZAPS A-0772)" w:value="Nataša Štrukelj, univ. dipl. inž. arh. (ZAPS A-0772)"/>
                  <w:listItem w:displayText="dr. Jaka Zevnik, univ. dipl. inž. grad. (IZS G-2925)" w:value="dr. Jaka Zevnik, univ. dipl. inž. grad. (IZS G-2925)"/>
                  <w:listItem w:displayText="Marko Žibert, univ. dipl. inž. grad. (IZS G-2411)" w:value="Marko Žibert, univ. dipl. inž. grad. (IZS G-2411)"/>
                  <w:listItem w:displayText="Angelo Žigon, univ. dipl. inž. grad. (IZS G-0680)" w:value="Angelo Žigon, univ. dipl. inž. grad. (IZS G-0680)"/>
                </w:comboBox>
              </w:sdtPr>
              <w:sdtEndPr/>
              <w:sdtContent>
                <w:r w:rsidR="00B76BB4">
                  <w:t>Andrej Pogačnik, univ. dipl. inž. grad. (IZS G-0187)</w:t>
                </w:r>
              </w:sdtContent>
            </w:sdt>
          </w:p>
        </w:tc>
      </w:tr>
      <w:tr w:rsidR="00C54877" w:rsidRPr="003C75ED" w14:paraId="54038E6E" w14:textId="77777777" w:rsidTr="00C54877">
        <w:trPr>
          <w:jc w:val="left"/>
        </w:trPr>
        <w:tc>
          <w:tcPr>
            <w:tcW w:w="1389" w:type="dxa"/>
            <w:vAlign w:val="top"/>
          </w:tcPr>
          <w:p w14:paraId="1F1FDCC4" w14:textId="77777777" w:rsidR="00C54877" w:rsidRDefault="00C54877" w:rsidP="00C54877">
            <w:pPr>
              <w:jc w:val="left"/>
              <w:rPr>
                <w:b/>
              </w:rPr>
            </w:pPr>
            <w:r>
              <w:rPr>
                <w:b/>
              </w:rPr>
              <w:t>Stanje načrta</w:t>
            </w:r>
          </w:p>
        </w:tc>
        <w:tc>
          <w:tcPr>
            <w:tcW w:w="3572" w:type="dxa"/>
            <w:vAlign w:val="top"/>
          </w:tcPr>
          <w:p w14:paraId="24650F2A" w14:textId="5664F78C" w:rsidR="00C54877" w:rsidRDefault="003B39A3" w:rsidP="00C54877">
            <w:pPr>
              <w:jc w:val="left"/>
            </w:pPr>
            <w:sdt>
              <w:sdtPr>
                <w:alias w:val="Stanje načrta"/>
                <w:tag w:val="USRFLD_NACRT_STANJE"/>
                <w:id w:val="450054085"/>
                <w:lock w:val="sdtLocked"/>
                <w:placeholder>
                  <w:docPart w:val="F2C4893AA8564BB7B1E75AF609658AA5"/>
                </w:placeholder>
                <w:dataBinding w:xpath="/root[1]/REF_NACRT_STANJE[1]" w:storeItemID="{9177839A-EDC8-4645-882C-B612DE091023}"/>
                <w:comboBox w:lastValue="končno">
                  <w:listItem w:displayText=" " w:value=" "/>
                  <w:listItem w:displayText="informativno" w:value="informativno"/>
                  <w:listItem w:displayText="osnutek" w:value="osnutek"/>
                  <w:listItem w:displayText="v odobritev" w:value="v odobritev"/>
                  <w:listItem w:displayText="za soglasja" w:value="za soglasja"/>
                  <w:listItem w:displayText="za revizijo" w:value="za revizijo"/>
                  <w:listItem w:displayText="po reviziji" w:value="po reviziji"/>
                  <w:listItem w:displayText="končno" w:value="končno"/>
                </w:comboBox>
              </w:sdtPr>
              <w:sdtEndPr/>
              <w:sdtContent>
                <w:r w:rsidR="00B76BB4">
                  <w:t>končno</w:t>
                </w:r>
              </w:sdtContent>
            </w:sdt>
          </w:p>
        </w:tc>
      </w:tr>
      <w:tr w:rsidR="00C54877" w:rsidRPr="003C75ED" w14:paraId="283951EF" w14:textId="77777777" w:rsidTr="00C54877">
        <w:trPr>
          <w:jc w:val="left"/>
        </w:trPr>
        <w:tc>
          <w:tcPr>
            <w:tcW w:w="1389" w:type="dxa"/>
            <w:vAlign w:val="top"/>
          </w:tcPr>
          <w:p w14:paraId="277BF970" w14:textId="77777777" w:rsidR="00C54877" w:rsidRDefault="00C54877" w:rsidP="00C54877">
            <w:pPr>
              <w:jc w:val="left"/>
              <w:rPr>
                <w:b/>
              </w:rPr>
            </w:pPr>
            <w:r>
              <w:rPr>
                <w:b/>
              </w:rPr>
              <w:t>Datum</w:t>
            </w:r>
          </w:p>
        </w:tc>
        <w:sdt>
          <w:sdtPr>
            <w:alias w:val="Datum"/>
            <w:tag w:val="USRFLD_DATUM"/>
            <w:id w:val="86477791"/>
            <w:lock w:val="sdtLocked"/>
            <w:placeholder>
              <w:docPart w:val="27A9E8932D8A46C4AC972D443C4711EC"/>
            </w:placeholder>
            <w:dataBinding w:xpath="/root[1]/REF_DATUM[1]" w:storeItemID="{9177839A-EDC8-4645-882C-B612DE091023}"/>
            <w:date w:fullDate="2019-06-19T00:00:00Z">
              <w:dateFormat w:val="MMMM yyyy"/>
              <w:lid w:val="sl-SI"/>
              <w:storeMappedDataAs w:val="dateTime"/>
              <w:calendar w:val="gregorian"/>
            </w:date>
          </w:sdtPr>
          <w:sdtEndPr/>
          <w:sdtContent>
            <w:tc>
              <w:tcPr>
                <w:tcW w:w="3572" w:type="dxa"/>
                <w:vAlign w:val="top"/>
              </w:tcPr>
              <w:p w14:paraId="5A1D119B" w14:textId="453ED024" w:rsidR="00C54877" w:rsidRDefault="00C35E96" w:rsidP="00C54877">
                <w:pPr>
                  <w:jc w:val="left"/>
                </w:pPr>
                <w:r>
                  <w:t>junij 2019</w:t>
                </w:r>
              </w:p>
            </w:tc>
          </w:sdtContent>
        </w:sdt>
      </w:tr>
      <w:tr w:rsidR="00C54877" w:rsidRPr="003C75ED" w14:paraId="37495EC3" w14:textId="77777777" w:rsidTr="00C54877">
        <w:trPr>
          <w:jc w:val="left"/>
        </w:trPr>
        <w:tc>
          <w:tcPr>
            <w:tcW w:w="1389" w:type="dxa"/>
            <w:vAlign w:val="top"/>
          </w:tcPr>
          <w:p w14:paraId="3A090382" w14:textId="77777777" w:rsidR="00C54877" w:rsidRDefault="00C54877" w:rsidP="00C54877">
            <w:pPr>
              <w:jc w:val="left"/>
              <w:rPr>
                <w:b/>
              </w:rPr>
            </w:pPr>
            <w:r>
              <w:rPr>
                <w:b/>
              </w:rPr>
              <w:t>Št. izvoda</w:t>
            </w:r>
          </w:p>
        </w:tc>
        <w:tc>
          <w:tcPr>
            <w:tcW w:w="3572" w:type="dxa"/>
            <w:vAlign w:val="top"/>
          </w:tcPr>
          <w:p w14:paraId="06D86939" w14:textId="58EE70E3" w:rsidR="00C54877" w:rsidRPr="00D051D0" w:rsidRDefault="002472DC" w:rsidP="00207721">
            <w:pPr>
              <w:jc w:val="left"/>
              <w:rPr>
                <w:color w:val="636266"/>
              </w:rPr>
            </w:pPr>
            <w:bookmarkStart w:id="0" w:name="ELEA_DONOTDELETE01"/>
            <w:bookmarkEnd w:id="0"/>
            <w:r>
              <w:rPr>
                <w:color w:val="636266"/>
              </w:rPr>
              <w:t>1 | 2 | 3 |</w:t>
            </w:r>
            <w:r w:rsidR="00C35E96">
              <w:rPr>
                <w:color w:val="636266"/>
              </w:rPr>
              <w:t xml:space="preserve"> 4 | 5 |</w:t>
            </w:r>
            <w:r>
              <w:rPr>
                <w:color w:val="636266"/>
              </w:rPr>
              <w:t xml:space="preserve"> arhiv</w:t>
            </w:r>
          </w:p>
        </w:tc>
      </w:tr>
    </w:tbl>
    <w:p w14:paraId="14C53B61" w14:textId="4E6DA5E8" w:rsidR="00A0693E" w:rsidRDefault="00A0693E" w:rsidP="00CF6263"/>
    <w:p w14:paraId="5F828F45" w14:textId="2EBF29AD" w:rsidR="00C35E96" w:rsidRPr="00C35E96" w:rsidRDefault="00C35E96" w:rsidP="00C35E96"/>
    <w:p w14:paraId="76AEA2FE" w14:textId="24AFDF9D" w:rsidR="00C35E96" w:rsidRPr="00C35E96" w:rsidRDefault="00C35E96" w:rsidP="00C35E96"/>
    <w:p w14:paraId="0A224EE6" w14:textId="61397E42" w:rsidR="00C35E96" w:rsidRPr="00C35E96" w:rsidRDefault="00C35E96" w:rsidP="00C35E96"/>
    <w:p w14:paraId="75AD865C" w14:textId="1D087634" w:rsidR="00C35E96" w:rsidRPr="00C35E96" w:rsidRDefault="00C35E96" w:rsidP="00C35E96"/>
    <w:p w14:paraId="68AB6940" w14:textId="12F1BD94" w:rsidR="00C35E96" w:rsidRPr="00C35E96" w:rsidRDefault="00C35E96" w:rsidP="00C35E96"/>
    <w:p w14:paraId="5F029DDF" w14:textId="026F5C51" w:rsidR="00C35E96" w:rsidRPr="00C35E96" w:rsidRDefault="00C35E96" w:rsidP="00C35E96"/>
    <w:p w14:paraId="05353CE9" w14:textId="666E73F0" w:rsidR="00C35E96" w:rsidRPr="00C35E96" w:rsidRDefault="00C35E96" w:rsidP="00C35E96"/>
    <w:p w14:paraId="36629EFD" w14:textId="007A0E2E" w:rsidR="00C35E96" w:rsidRPr="00C35E96" w:rsidRDefault="00C35E96" w:rsidP="00C35E96"/>
    <w:p w14:paraId="657EAC03" w14:textId="4799DCDC" w:rsidR="00C35E96" w:rsidRPr="00C35E96" w:rsidRDefault="00C35E96" w:rsidP="00C35E96"/>
    <w:p w14:paraId="74BACD31" w14:textId="3D5ED8DF" w:rsidR="00C35E96" w:rsidRPr="00C35E96" w:rsidRDefault="00C35E96" w:rsidP="00C35E96"/>
    <w:p w14:paraId="7AB2B774" w14:textId="3534D22E" w:rsidR="00C35E96" w:rsidRPr="00C35E96" w:rsidRDefault="00C35E96" w:rsidP="00C35E96"/>
    <w:p w14:paraId="466FFE0F" w14:textId="51726D00" w:rsidR="00C35E96" w:rsidRPr="00C35E96" w:rsidRDefault="00C35E96" w:rsidP="00C35E96"/>
    <w:p w14:paraId="2DCC73E4" w14:textId="1786B1F8" w:rsidR="00C35E96" w:rsidRPr="00C35E96" w:rsidRDefault="00C35E96" w:rsidP="00C35E96"/>
    <w:p w14:paraId="25663D27" w14:textId="5E44D4A3" w:rsidR="00C35E96" w:rsidRPr="00C35E96" w:rsidRDefault="00C35E96" w:rsidP="00C35E96"/>
    <w:p w14:paraId="119E5865" w14:textId="02B1D2BE" w:rsidR="00C35E96" w:rsidRPr="00C35E96" w:rsidRDefault="00C35E96" w:rsidP="00C35E96"/>
    <w:p w14:paraId="7AEE7167" w14:textId="288166F8" w:rsidR="00C35E96" w:rsidRPr="00C35E96" w:rsidRDefault="00C35E96" w:rsidP="00C35E96"/>
    <w:p w14:paraId="07580DE4" w14:textId="5819967A" w:rsidR="00C35E96" w:rsidRPr="00C35E96" w:rsidRDefault="00C35E96" w:rsidP="00C35E96"/>
    <w:p w14:paraId="68AEBE6E" w14:textId="12CC6252" w:rsidR="00C35E96" w:rsidRPr="00C35E96" w:rsidRDefault="00C35E96" w:rsidP="00C35E96"/>
    <w:p w14:paraId="45E4ADE5" w14:textId="70EFF651" w:rsidR="00C35E96" w:rsidRPr="00C35E96" w:rsidRDefault="00C35E96" w:rsidP="00C35E96"/>
    <w:p w14:paraId="40C9703F" w14:textId="0AE3ED3E" w:rsidR="00C35E96" w:rsidRPr="00C35E96" w:rsidRDefault="00C35E96" w:rsidP="00C35E96"/>
    <w:p w14:paraId="65111A85" w14:textId="5C334698" w:rsidR="00C35E96" w:rsidRPr="00C35E96" w:rsidRDefault="00C35E96" w:rsidP="00C35E96"/>
    <w:p w14:paraId="36280CBC" w14:textId="397D6822" w:rsidR="00C35E96" w:rsidRPr="00C35E96" w:rsidRDefault="00C35E96" w:rsidP="00C35E96"/>
    <w:p w14:paraId="1B10A00B" w14:textId="67D8889B" w:rsidR="00C35E96" w:rsidRPr="00C35E96" w:rsidRDefault="00C35E96" w:rsidP="00C35E96"/>
    <w:p w14:paraId="78FD8E80" w14:textId="3250CFCB" w:rsidR="00C35E96" w:rsidRPr="00C35E96" w:rsidRDefault="00C35E96" w:rsidP="00C35E96"/>
    <w:p w14:paraId="61406BFF" w14:textId="7F7BF9E3" w:rsidR="00C35E96" w:rsidRDefault="00C35E96" w:rsidP="00C35E96"/>
    <w:p w14:paraId="522E7B04" w14:textId="77777777" w:rsidR="00C35E96" w:rsidRPr="00C35E96" w:rsidRDefault="00C35E96" w:rsidP="00C35E96"/>
    <w:p w14:paraId="6D83B839" w14:textId="77777777" w:rsidR="00181502" w:rsidRDefault="00181502" w:rsidP="00E406AA">
      <w:pPr>
        <w:pageBreakBefore/>
      </w:pPr>
    </w:p>
    <w:tbl>
      <w:tblPr>
        <w:tblStyle w:val="EleaiC-Enostavnatabela"/>
        <w:tblpPr w:vertAnchor="page" w:tblpXSpec="center" w:tblpY="2269"/>
        <w:tblOverlap w:val="never"/>
        <w:tblW w:w="9355" w:type="dxa"/>
        <w:jc w:val="left"/>
        <w:tblBorders>
          <w:top w:val="single" w:sz="4" w:space="0" w:color="636266"/>
          <w:bottom w:val="single" w:sz="4" w:space="0" w:color="636266"/>
          <w:insideH w:val="single" w:sz="4" w:space="0" w:color="636266"/>
          <w:insideV w:val="single" w:sz="4" w:space="0" w:color="636266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4537"/>
        <w:gridCol w:w="2834"/>
      </w:tblGrid>
      <w:tr w:rsidR="006E6FCD" w:rsidRPr="006E6FCD" w14:paraId="1A86BFFC" w14:textId="77777777" w:rsidTr="009458FA">
        <w:trPr>
          <w:trHeight w:val="210"/>
          <w:jc w:val="left"/>
        </w:trPr>
        <w:tc>
          <w:tcPr>
            <w:tcW w:w="1984" w:type="dxa"/>
            <w:tcBorders>
              <w:bottom w:val="single" w:sz="4" w:space="0" w:color="636266"/>
            </w:tcBorders>
            <w:vAlign w:val="top"/>
          </w:tcPr>
          <w:p w14:paraId="713F678D" w14:textId="12C95419" w:rsidR="006E6FCD" w:rsidRPr="000F6E33" w:rsidRDefault="003B39A3" w:rsidP="000A1146">
            <w:pPr>
              <w:jc w:val="left"/>
              <w:rPr>
                <w:b/>
                <w:sz w:val="36"/>
                <w:szCs w:val="36"/>
              </w:rPr>
            </w:pPr>
            <w:sdt>
              <w:sdtPr>
                <w:rPr>
                  <w:b/>
                  <w:color w:val="auto"/>
                  <w:sz w:val="36"/>
                  <w:szCs w:val="36"/>
                </w:rPr>
                <w:tag w:val="REFLD_X1_NACRTNO_1"/>
                <w:id w:val="86477829"/>
                <w:lock w:val="sdtContentLocked"/>
                <w:placeholder>
                  <w:docPart w:val="1B05844F17D84DBC884FAFB29E3E3C4C"/>
                </w:placeholder>
                <w:dataBinding w:xpath="/root[1]/REF_NACRTNO[1]" w:storeItemID="{9177839A-EDC8-4645-882C-B612DE091023}"/>
                <w:text/>
              </w:sdtPr>
              <w:sdtEndPr>
                <w:rPr>
                  <w:color w:val="000000"/>
                </w:rPr>
              </w:sdtEndPr>
              <w:sdtContent>
                <w:r w:rsidR="00B76BB4">
                  <w:rPr>
                    <w:b/>
                    <w:color w:val="auto"/>
                    <w:sz w:val="36"/>
                    <w:szCs w:val="36"/>
                  </w:rPr>
                  <w:t>3/1</w:t>
                </w:r>
              </w:sdtContent>
            </w:sdt>
            <w:r w:rsidR="006E6FCD" w:rsidRPr="000F6E33">
              <w:rPr>
                <w:b/>
                <w:sz w:val="36"/>
                <w:szCs w:val="36"/>
              </w:rPr>
              <w:t>.1</w:t>
            </w:r>
          </w:p>
        </w:tc>
        <w:tc>
          <w:tcPr>
            <w:tcW w:w="7371" w:type="dxa"/>
            <w:gridSpan w:val="2"/>
            <w:tcBorders>
              <w:bottom w:val="single" w:sz="4" w:space="0" w:color="636266"/>
            </w:tcBorders>
            <w:vAlign w:val="top"/>
          </w:tcPr>
          <w:p w14:paraId="28748E60" w14:textId="77777777" w:rsidR="006E6FCD" w:rsidRPr="000F6E33" w:rsidRDefault="006E6FCD" w:rsidP="00E406AA">
            <w:pPr>
              <w:jc w:val="left"/>
              <w:rPr>
                <w:b/>
                <w:sz w:val="36"/>
                <w:szCs w:val="36"/>
              </w:rPr>
            </w:pPr>
            <w:r w:rsidRPr="000F6E33">
              <w:rPr>
                <w:b/>
                <w:sz w:val="36"/>
                <w:szCs w:val="36"/>
              </w:rPr>
              <w:t>Naslovna stran s ključnimi podatki o načrtu</w:t>
            </w:r>
          </w:p>
        </w:tc>
      </w:tr>
      <w:tr w:rsidR="006E6FCD" w:rsidRPr="006E6FCD" w14:paraId="37BCFE7C" w14:textId="77777777" w:rsidTr="009458FA">
        <w:trPr>
          <w:trHeight w:hRule="exact" w:val="510"/>
          <w:jc w:val="left"/>
        </w:trPr>
        <w:tc>
          <w:tcPr>
            <w:tcW w:w="1984" w:type="dxa"/>
            <w:tcBorders>
              <w:right w:val="nil"/>
            </w:tcBorders>
            <w:vAlign w:val="top"/>
          </w:tcPr>
          <w:p w14:paraId="3E7FE87C" w14:textId="77777777" w:rsidR="006E6FCD" w:rsidRPr="006E6FCD" w:rsidRDefault="006E6FCD" w:rsidP="00E406AA">
            <w:pPr>
              <w:jc w:val="left"/>
            </w:pPr>
          </w:p>
        </w:tc>
        <w:tc>
          <w:tcPr>
            <w:tcW w:w="7371" w:type="dxa"/>
            <w:gridSpan w:val="2"/>
            <w:tcBorders>
              <w:left w:val="nil"/>
            </w:tcBorders>
            <w:vAlign w:val="top"/>
          </w:tcPr>
          <w:p w14:paraId="4C06B0E4" w14:textId="77777777" w:rsidR="006E6FCD" w:rsidRPr="006E6FCD" w:rsidRDefault="006E6FCD" w:rsidP="00E406AA">
            <w:pPr>
              <w:jc w:val="left"/>
            </w:pPr>
          </w:p>
        </w:tc>
      </w:tr>
      <w:tr w:rsidR="008C28D3" w:rsidRPr="00267570" w14:paraId="6901A580" w14:textId="77777777" w:rsidTr="009458FA">
        <w:trPr>
          <w:trHeight w:val="210"/>
          <w:jc w:val="left"/>
        </w:trPr>
        <w:tc>
          <w:tcPr>
            <w:tcW w:w="1984" w:type="dxa"/>
            <w:vAlign w:val="top"/>
          </w:tcPr>
          <w:p w14:paraId="687BA4D9" w14:textId="5FB46B02" w:rsidR="008C28D3" w:rsidRPr="00267570" w:rsidRDefault="003B39A3" w:rsidP="000A1146">
            <w:pPr>
              <w:jc w:val="left"/>
              <w:rPr>
                <w:sz w:val="32"/>
                <w:szCs w:val="32"/>
              </w:rPr>
            </w:pPr>
            <w:sdt>
              <w:sdtPr>
                <w:rPr>
                  <w:sz w:val="32"/>
                  <w:szCs w:val="32"/>
                </w:rPr>
                <w:tag w:val="REFLD_X1_NACRTNO_2"/>
                <w:id w:val="86477826"/>
                <w:lock w:val="sdtContentLocked"/>
                <w:placeholder>
                  <w:docPart w:val="5F5959E08D694E1CA1A58EFD04D82296"/>
                </w:placeholder>
                <w:dataBinding w:xpath="/root[1]/REF_NACRTNO[1]" w:storeItemID="{9177839A-EDC8-4645-882C-B612DE091023}"/>
                <w:text/>
              </w:sdtPr>
              <w:sdtEndPr/>
              <w:sdtContent>
                <w:r w:rsidR="00B76BB4">
                  <w:rPr>
                    <w:sz w:val="32"/>
                    <w:szCs w:val="32"/>
                  </w:rPr>
                  <w:t>3/1</w:t>
                </w:r>
              </w:sdtContent>
            </w:sdt>
          </w:p>
        </w:tc>
        <w:tc>
          <w:tcPr>
            <w:tcW w:w="7371" w:type="dxa"/>
            <w:gridSpan w:val="2"/>
            <w:vAlign w:val="top"/>
          </w:tcPr>
          <w:p w14:paraId="6A7015CF" w14:textId="6B0B611F" w:rsidR="008C28D3" w:rsidRPr="00267570" w:rsidRDefault="004702ED" w:rsidP="00BF7A21">
            <w:pPr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Načrt </w:t>
            </w:r>
            <w:sdt>
              <w:sdtPr>
                <w:rPr>
                  <w:sz w:val="32"/>
                  <w:szCs w:val="32"/>
                </w:rPr>
                <w:tag w:val="REFLD_X1_NACRT"/>
                <w:id w:val="86477823"/>
                <w:lock w:val="sdtContentLocked"/>
                <w:placeholder>
                  <w:docPart w:val="56F13BD0B510466690D50F28BBA9500F"/>
                </w:placeholder>
                <w:dataBinding w:xpath="/root[1]/REF_NACRT[1]" w:storeItemID="{9177839A-EDC8-4645-882C-B612DE091023}"/>
                <w:text w:multiLine="1"/>
              </w:sdtPr>
              <w:sdtEndPr/>
              <w:sdtContent>
                <w:r w:rsidR="00B76BB4">
                  <w:rPr>
                    <w:sz w:val="32"/>
                    <w:szCs w:val="32"/>
                  </w:rPr>
                  <w:t xml:space="preserve">gradbenih konstrukcij </w:t>
                </w:r>
              </w:sdtContent>
            </w:sdt>
          </w:p>
        </w:tc>
      </w:tr>
      <w:tr w:rsidR="008C28D3" w:rsidRPr="00E50319" w14:paraId="5D79614E" w14:textId="77777777" w:rsidTr="009458FA">
        <w:trPr>
          <w:trHeight w:val="210"/>
          <w:jc w:val="left"/>
        </w:trPr>
        <w:tc>
          <w:tcPr>
            <w:tcW w:w="1984" w:type="dxa"/>
            <w:vAlign w:val="top"/>
          </w:tcPr>
          <w:p w14:paraId="7F3710A3" w14:textId="77777777" w:rsidR="008C28D3" w:rsidRPr="00E50319" w:rsidRDefault="00BD28F1" w:rsidP="00E406AA">
            <w:pPr>
              <w:jc w:val="left"/>
              <w:rPr>
                <w:b/>
              </w:rPr>
            </w:pPr>
            <w:r w:rsidRPr="00E50319">
              <w:rPr>
                <w:b/>
              </w:rPr>
              <w:t>Investitor</w:t>
            </w:r>
          </w:p>
        </w:tc>
        <w:tc>
          <w:tcPr>
            <w:tcW w:w="7371" w:type="dxa"/>
            <w:gridSpan w:val="2"/>
            <w:vAlign w:val="top"/>
          </w:tcPr>
          <w:sdt>
            <w:sdtPr>
              <w:rPr>
                <w:b/>
              </w:rPr>
              <w:tag w:val="REFLD_X1_INVESTITOR"/>
              <w:id w:val="86477852"/>
              <w:placeholder>
                <w:docPart w:val="EFA224F37C92421F957515D86A6B886E"/>
              </w:placeholder>
              <w:dataBinding w:xpath="/root[1]/REF_INVESTITOR[1]" w:storeItemID="{9177839A-EDC8-4645-882C-B612DE091023}"/>
              <w:text w:multiLine="1"/>
            </w:sdtPr>
            <w:sdtEndPr/>
            <w:sdtContent>
              <w:p w14:paraId="7E86480E" w14:textId="4F6A6C46" w:rsidR="008C28D3" w:rsidRPr="00334F64" w:rsidRDefault="00B76BB4" w:rsidP="00E406AA">
                <w:pPr>
                  <w:jc w:val="left"/>
                  <w:rPr>
                    <w:b/>
                  </w:rPr>
                </w:pPr>
                <w:r>
                  <w:rPr>
                    <w:b/>
                  </w:rPr>
                  <w:t>Občina Bled</w:t>
                </w:r>
              </w:p>
            </w:sdtContent>
          </w:sdt>
          <w:p w14:paraId="3B7EC5C1" w14:textId="245CB6FE" w:rsidR="00683020" w:rsidRDefault="003B39A3" w:rsidP="00402329">
            <w:pPr>
              <w:jc w:val="left"/>
            </w:pPr>
            <w:sdt>
              <w:sdtPr>
                <w:tag w:val="REFLD_X1_INVESTITOR_NASLOV"/>
                <w:id w:val="86477853"/>
                <w:lock w:val="sdtContentLocked"/>
                <w:placeholder>
                  <w:docPart w:val="16DFB2C4521D4859B9CA87F10CAA0A59"/>
                </w:placeholder>
                <w:dataBinding w:xpath="/root[1]/REF_INVESTITOR_NASLOV[1]" w:storeItemID="{9177839A-EDC8-4645-882C-B612DE091023}"/>
                <w:text w:multiLine="1"/>
              </w:sdtPr>
              <w:sdtEndPr/>
              <w:sdtContent>
                <w:r w:rsidR="00B76BB4">
                  <w:t>Cesta svobode 13</w:t>
                </w:r>
              </w:sdtContent>
            </w:sdt>
            <w:r w:rsidR="00545DFA">
              <w:t xml:space="preserve">, </w:t>
            </w:r>
            <w:sdt>
              <w:sdtPr>
                <w:tag w:val="REFLD_X1_INVESTITOR_POSTA"/>
                <w:id w:val="86477854"/>
                <w:lock w:val="sdtContentLocked"/>
                <w:placeholder>
                  <w:docPart w:val="800CDB3A66134A5AA6CFB772B246E1EA"/>
                </w:placeholder>
                <w:dataBinding w:xpath="/root[1]/REF_INVESTITOR_POSTA[1]" w:storeItemID="{9177839A-EDC8-4645-882C-B612DE091023}"/>
                <w:text w:multiLine="1"/>
              </w:sdtPr>
              <w:sdtEndPr/>
              <w:sdtContent>
                <w:r w:rsidR="00B76BB4">
                  <w:t>4260 Bled</w:t>
                </w:r>
              </w:sdtContent>
            </w:sdt>
          </w:p>
          <w:p w14:paraId="09755861" w14:textId="77777777" w:rsidR="000E2DC6" w:rsidRDefault="000E2DC6" w:rsidP="000E2DC6">
            <w:pPr>
              <w:jc w:val="left"/>
            </w:pPr>
            <w:r>
              <w:t>in</w:t>
            </w:r>
          </w:p>
          <w:p w14:paraId="75CC3DDA" w14:textId="77777777" w:rsidR="000E2DC6" w:rsidRPr="00CC42EA" w:rsidRDefault="000E2DC6" w:rsidP="000E2DC6">
            <w:pPr>
              <w:jc w:val="left"/>
              <w:rPr>
                <w:b/>
              </w:rPr>
            </w:pPr>
            <w:r w:rsidRPr="00CC42EA">
              <w:rPr>
                <w:b/>
              </w:rPr>
              <w:t>Občina Žirovnica</w:t>
            </w:r>
          </w:p>
          <w:p w14:paraId="00873142" w14:textId="376DD260" w:rsidR="000E2DC6" w:rsidRPr="00E50319" w:rsidRDefault="000E2DC6" w:rsidP="000E2DC6">
            <w:pPr>
              <w:jc w:val="left"/>
            </w:pPr>
            <w:r>
              <w:t>Breznica 3, 4274 Žirovnica</w:t>
            </w:r>
          </w:p>
        </w:tc>
      </w:tr>
      <w:tr w:rsidR="008C28D3" w:rsidRPr="00E50319" w14:paraId="420BF140" w14:textId="77777777" w:rsidTr="009458FA">
        <w:trPr>
          <w:trHeight w:val="210"/>
          <w:jc w:val="left"/>
        </w:trPr>
        <w:tc>
          <w:tcPr>
            <w:tcW w:w="1984" w:type="dxa"/>
            <w:vAlign w:val="top"/>
          </w:tcPr>
          <w:p w14:paraId="1496CD40" w14:textId="77777777" w:rsidR="008C28D3" w:rsidRPr="00E50319" w:rsidRDefault="00605EB6" w:rsidP="00E406AA">
            <w:pPr>
              <w:jc w:val="left"/>
              <w:rPr>
                <w:b/>
              </w:rPr>
            </w:pPr>
            <w:r w:rsidRPr="00E50319">
              <w:rPr>
                <w:b/>
              </w:rPr>
              <w:t>Objekt</w:t>
            </w:r>
          </w:p>
        </w:tc>
        <w:tc>
          <w:tcPr>
            <w:tcW w:w="7371" w:type="dxa"/>
            <w:gridSpan w:val="2"/>
            <w:vAlign w:val="top"/>
          </w:tcPr>
          <w:sdt>
            <w:sdtPr>
              <w:rPr>
                <w:b/>
              </w:rPr>
              <w:tag w:val="REFLD_X1_OBJEKT"/>
              <w:id w:val="86477855"/>
              <w:lock w:val="sdtContentLocked"/>
              <w:placeholder>
                <w:docPart w:val="A0C3CA3758DD4DA898213E6E9169CDBE"/>
              </w:placeholder>
              <w:dataBinding w:xpath="/root[1]/REF_OBJEKT_IME[1]" w:storeItemID="{9177839A-EDC8-4645-882C-B612DE091023}"/>
              <w:text w:multiLine="1"/>
            </w:sdtPr>
            <w:sdtEndPr/>
            <w:sdtContent>
              <w:p w14:paraId="784CBC01" w14:textId="0DF6FB7E" w:rsidR="008C28D3" w:rsidRPr="00334F64" w:rsidRDefault="00B76BB4" w:rsidP="000F6E33">
                <w:pPr>
                  <w:jc w:val="left"/>
                  <w:rPr>
                    <w:b/>
                  </w:rPr>
                </w:pPr>
                <w:r>
                  <w:rPr>
                    <w:b/>
                  </w:rPr>
                  <w:t>Most Piškovca</w:t>
                </w:r>
              </w:p>
            </w:sdtContent>
          </w:sdt>
          <w:sdt>
            <w:sdtPr>
              <w:tag w:val="REFLD_X1_OBJEKT_ENOTA"/>
              <w:id w:val="1122513780"/>
              <w:lock w:val="sdtContentLocked"/>
              <w:placeholder>
                <w:docPart w:val="60CED126275743B586D33100030652D3"/>
              </w:placeholder>
              <w:dataBinding w:xpath="/root[1]/REF_OBJEKT_ENOTA[1]" w:storeItemID="{9177839A-EDC8-4645-882C-B612DE091023}"/>
              <w:text w:multiLine="1"/>
            </w:sdtPr>
            <w:sdtEndPr/>
            <w:sdtContent>
              <w:p w14:paraId="32D57590" w14:textId="414C351D" w:rsidR="007B16FF" w:rsidRPr="00E50319" w:rsidRDefault="00B76BB4" w:rsidP="007B16FF">
                <w:pPr>
                  <w:jc w:val="left"/>
                </w:pPr>
                <w:r>
                  <w:t xml:space="preserve"> </w:t>
                </w:r>
              </w:p>
            </w:sdtContent>
          </w:sdt>
        </w:tc>
      </w:tr>
      <w:tr w:rsidR="008C28D3" w:rsidRPr="00E50319" w14:paraId="40BD250A" w14:textId="77777777" w:rsidTr="009458FA">
        <w:trPr>
          <w:trHeight w:val="210"/>
          <w:jc w:val="left"/>
        </w:trPr>
        <w:tc>
          <w:tcPr>
            <w:tcW w:w="1984" w:type="dxa"/>
            <w:vAlign w:val="top"/>
          </w:tcPr>
          <w:p w14:paraId="5F32F938" w14:textId="77777777" w:rsidR="008C28D3" w:rsidRPr="00E50319" w:rsidRDefault="00605EB6" w:rsidP="00E406AA">
            <w:pPr>
              <w:jc w:val="left"/>
              <w:rPr>
                <w:b/>
              </w:rPr>
            </w:pPr>
            <w:r w:rsidRPr="00E50319">
              <w:rPr>
                <w:b/>
              </w:rPr>
              <w:t>Vrsta projektne dokumentacije</w:t>
            </w:r>
          </w:p>
        </w:tc>
        <w:sdt>
          <w:sdtPr>
            <w:tag w:val="REFLD_X1_PROJEKT_VRSTA"/>
            <w:id w:val="86477856"/>
            <w:lock w:val="sdtContentLocked"/>
            <w:placeholder>
              <w:docPart w:val="394732938F5E4EEDABD8533B89586E81"/>
            </w:placeholder>
            <w:dataBinding w:xpath="/root[1]/REF_PROJEKT_VRSTA[1]" w:storeItemID="{9177839A-EDC8-4645-882C-B612DE091023}"/>
            <w:text/>
          </w:sdtPr>
          <w:sdtEndPr/>
          <w:sdtContent>
            <w:tc>
              <w:tcPr>
                <w:tcW w:w="7371" w:type="dxa"/>
                <w:gridSpan w:val="2"/>
                <w:vAlign w:val="top"/>
              </w:tcPr>
              <w:p w14:paraId="418FB26F" w14:textId="5811EA57" w:rsidR="008C28D3" w:rsidRPr="00E50319" w:rsidRDefault="00B76BB4" w:rsidP="000F6E33">
                <w:pPr>
                  <w:jc w:val="left"/>
                </w:pPr>
                <w:r>
                  <w:t>PZI</w:t>
                </w:r>
              </w:p>
            </w:tc>
          </w:sdtContent>
        </w:sdt>
      </w:tr>
      <w:tr w:rsidR="008C28D3" w:rsidRPr="00E50319" w14:paraId="1AD51762" w14:textId="77777777" w:rsidTr="009458FA">
        <w:trPr>
          <w:trHeight w:val="210"/>
          <w:jc w:val="left"/>
        </w:trPr>
        <w:tc>
          <w:tcPr>
            <w:tcW w:w="1984" w:type="dxa"/>
            <w:vAlign w:val="top"/>
          </w:tcPr>
          <w:p w14:paraId="3342CCDF" w14:textId="77777777" w:rsidR="008C28D3" w:rsidRPr="00E50319" w:rsidRDefault="00605EB6" w:rsidP="00E406AA">
            <w:pPr>
              <w:jc w:val="left"/>
              <w:rPr>
                <w:b/>
              </w:rPr>
            </w:pPr>
            <w:r w:rsidRPr="00E50319">
              <w:rPr>
                <w:b/>
              </w:rPr>
              <w:t>Za gradnjo</w:t>
            </w:r>
          </w:p>
        </w:tc>
        <w:sdt>
          <w:sdtPr>
            <w:alias w:val="Vrsta gradnje"/>
            <w:tag w:val="USRFLD_GRADNJA_VRSTA"/>
            <w:id w:val="86477858"/>
            <w:lock w:val="sdtLocked"/>
            <w:placeholder>
              <w:docPart w:val="6BD7544D76C14AF589F3A4B47A29383F"/>
            </w:placeholder>
            <w:dropDownList>
              <w:listItem w:displayText="nova gradnja" w:value="nova gradnja"/>
              <w:listItem w:displayText="dozidava" w:value="dozidava"/>
              <w:listItem w:displayText="nadzidava" w:value="nadzidava"/>
              <w:listItem w:displayText="rekonstrukcija" w:value="rekonstrukcija"/>
              <w:listItem w:displayText="odstranitev objekta" w:value="odstranitev objekta"/>
              <w:listItem w:displayText="sprememba namembnosti" w:value="sprememba namembnosti"/>
            </w:dropDownList>
          </w:sdtPr>
          <w:sdtEndPr/>
          <w:sdtContent>
            <w:tc>
              <w:tcPr>
                <w:tcW w:w="7371" w:type="dxa"/>
                <w:gridSpan w:val="2"/>
                <w:vAlign w:val="top"/>
              </w:tcPr>
              <w:p w14:paraId="24BA517E" w14:textId="15793D76" w:rsidR="008C28D3" w:rsidRPr="00E50319" w:rsidRDefault="00B76BB4" w:rsidP="00545DFA">
                <w:pPr>
                  <w:jc w:val="left"/>
                </w:pPr>
                <w:r>
                  <w:t>rekonstrukcija</w:t>
                </w:r>
              </w:p>
            </w:tc>
          </w:sdtContent>
        </w:sdt>
      </w:tr>
      <w:tr w:rsidR="008C28D3" w:rsidRPr="00E50319" w14:paraId="715302DF" w14:textId="77777777" w:rsidTr="009458FA">
        <w:trPr>
          <w:trHeight w:val="210"/>
          <w:jc w:val="left"/>
        </w:trPr>
        <w:tc>
          <w:tcPr>
            <w:tcW w:w="1984" w:type="dxa"/>
            <w:vAlign w:val="top"/>
          </w:tcPr>
          <w:p w14:paraId="7BEEBE73" w14:textId="77777777" w:rsidR="008C28D3" w:rsidRPr="00E50319" w:rsidRDefault="00605EB6" w:rsidP="00E406AA">
            <w:pPr>
              <w:jc w:val="left"/>
              <w:rPr>
                <w:b/>
              </w:rPr>
            </w:pPr>
            <w:r w:rsidRPr="00E50319">
              <w:rPr>
                <w:b/>
              </w:rPr>
              <w:t>Projektant</w:t>
            </w:r>
            <w:r w:rsidR="0074098A">
              <w:rPr>
                <w:b/>
              </w:rPr>
              <w:t xml:space="preserve"> načrta</w:t>
            </w:r>
          </w:p>
        </w:tc>
        <w:tc>
          <w:tcPr>
            <w:tcW w:w="7371" w:type="dxa"/>
            <w:gridSpan w:val="2"/>
            <w:tcBorders>
              <w:bottom w:val="single" w:sz="4" w:space="0" w:color="636266"/>
            </w:tcBorders>
            <w:vAlign w:val="top"/>
          </w:tcPr>
          <w:p w14:paraId="110D364B" w14:textId="77777777" w:rsidR="00545DFA" w:rsidRPr="009A2862" w:rsidRDefault="000C45C0" w:rsidP="00545DFA">
            <w:pPr>
              <w:jc w:val="left"/>
              <w:rPr>
                <w:b/>
              </w:rPr>
            </w:pPr>
            <w:proofErr w:type="spellStart"/>
            <w:r w:rsidRPr="009A2862">
              <w:rPr>
                <w:b/>
              </w:rPr>
              <w:t>Elea</w:t>
            </w:r>
            <w:proofErr w:type="spellEnd"/>
            <w:r w:rsidRPr="009A2862">
              <w:rPr>
                <w:b/>
              </w:rPr>
              <w:t xml:space="preserve"> iC</w:t>
            </w:r>
            <w:r w:rsidR="00545DFA" w:rsidRPr="009A2862">
              <w:rPr>
                <w:b/>
              </w:rPr>
              <w:t xml:space="preserve"> projektiranje in svetovanje</w:t>
            </w:r>
            <w:r w:rsidRPr="009A2862">
              <w:rPr>
                <w:b/>
              </w:rPr>
              <w:t xml:space="preserve"> d.o.o.</w:t>
            </w:r>
          </w:p>
          <w:p w14:paraId="42E8A01B" w14:textId="4FC0A9C5" w:rsidR="008C28D3" w:rsidRPr="00E50319" w:rsidRDefault="000C45C0" w:rsidP="00545DFA">
            <w:pPr>
              <w:jc w:val="left"/>
            </w:pPr>
            <w:r w:rsidRPr="00E50319">
              <w:t xml:space="preserve">Dunajska cesta 21, </w:t>
            </w:r>
            <w:r w:rsidR="00545DFA">
              <w:t>SI-</w:t>
            </w:r>
            <w:r w:rsidRPr="00E50319">
              <w:t>1000 Ljubljana</w:t>
            </w:r>
          </w:p>
        </w:tc>
      </w:tr>
      <w:tr w:rsidR="00267570" w:rsidRPr="00E50319" w14:paraId="1D28FE76" w14:textId="77777777" w:rsidTr="009458FA">
        <w:trPr>
          <w:trHeight w:val="1020"/>
          <w:jc w:val="left"/>
        </w:trPr>
        <w:tc>
          <w:tcPr>
            <w:tcW w:w="1984" w:type="dxa"/>
            <w:tcBorders>
              <w:bottom w:val="single" w:sz="4" w:space="0" w:color="636266"/>
            </w:tcBorders>
            <w:vAlign w:val="top"/>
          </w:tcPr>
          <w:p w14:paraId="18A227C4" w14:textId="77777777" w:rsidR="00267570" w:rsidRPr="00E50319" w:rsidRDefault="00267570" w:rsidP="00E406AA">
            <w:pPr>
              <w:jc w:val="left"/>
              <w:rPr>
                <w:b/>
              </w:rPr>
            </w:pPr>
            <w:r w:rsidRPr="00E50319">
              <w:rPr>
                <w:b/>
              </w:rPr>
              <w:t>Odgovorna oseba</w:t>
            </w:r>
          </w:p>
        </w:tc>
        <w:tc>
          <w:tcPr>
            <w:tcW w:w="4537" w:type="dxa"/>
            <w:tcBorders>
              <w:bottom w:val="single" w:sz="4" w:space="0" w:color="636266"/>
              <w:right w:val="nil"/>
            </w:tcBorders>
            <w:vAlign w:val="top"/>
          </w:tcPr>
          <w:p w14:paraId="1FDC3C55" w14:textId="48DF0760" w:rsidR="00267570" w:rsidRPr="00E50319" w:rsidRDefault="003B39A3" w:rsidP="000F6E33">
            <w:pPr>
              <w:jc w:val="left"/>
            </w:pPr>
            <w:sdt>
              <w:sdtPr>
                <w:alias w:val="Direktor"/>
                <w:tag w:val="USRFLD_DIREKTOR"/>
                <w:id w:val="86477813"/>
                <w:lock w:val="sdtLocked"/>
                <w:placeholder>
                  <w:docPart w:val="924D6883A02349B1B69F8889BA5E754E"/>
                </w:placeholder>
                <w:dataBinding w:xpath="/root[1]/REF_DIREKTOR[1]" w:storeItemID="{9177839A-EDC8-4645-882C-B612DE091023}"/>
                <w:comboBox w:lastValue="Angelo Žigon, univ. dipl. inž. grad.">
                  <w:listItem w:displayText="Andrej Pogačnik, univ. dipl. inž. grad." w:value="Andrej Pogačnik, univ. dipl. inž. grad."/>
                  <w:listItem w:displayText="Angelo Žigon, univ. dipl. inž. grad." w:value="Angelo Žigon, univ. dipl. inž. grad."/>
                </w:comboBox>
              </w:sdtPr>
              <w:sdtEndPr/>
              <w:sdtContent>
                <w:r w:rsidR="00B76BB4">
                  <w:t>Angelo Žigon, univ. dipl. inž. grad.</w:t>
                </w:r>
              </w:sdtContent>
            </w:sdt>
          </w:p>
        </w:tc>
        <w:tc>
          <w:tcPr>
            <w:tcW w:w="2834" w:type="dxa"/>
            <w:tcBorders>
              <w:left w:val="nil"/>
              <w:bottom w:val="single" w:sz="4" w:space="0" w:color="636266"/>
            </w:tcBorders>
            <w:vAlign w:val="bottom"/>
          </w:tcPr>
          <w:p w14:paraId="5F035036" w14:textId="77777777" w:rsidR="00267570" w:rsidRPr="00821DF4" w:rsidRDefault="00334F64" w:rsidP="00334F64">
            <w:pPr>
              <w:jc w:val="right"/>
              <w:rPr>
                <w:sz w:val="14"/>
                <w:szCs w:val="14"/>
              </w:rPr>
            </w:pPr>
            <w:r w:rsidRPr="00821DF4">
              <w:rPr>
                <w:sz w:val="14"/>
                <w:szCs w:val="14"/>
              </w:rPr>
              <w:t>Žig in podpis</w:t>
            </w:r>
          </w:p>
        </w:tc>
      </w:tr>
      <w:tr w:rsidR="00267570" w:rsidRPr="00E50319" w14:paraId="4662EB75" w14:textId="77777777" w:rsidTr="009458FA">
        <w:trPr>
          <w:trHeight w:val="1020"/>
          <w:jc w:val="left"/>
        </w:trPr>
        <w:tc>
          <w:tcPr>
            <w:tcW w:w="1984" w:type="dxa"/>
            <w:tcBorders>
              <w:bottom w:val="nil"/>
            </w:tcBorders>
            <w:vAlign w:val="top"/>
          </w:tcPr>
          <w:p w14:paraId="48B6BC59" w14:textId="491ACB93" w:rsidR="00267570" w:rsidRPr="00211E11" w:rsidRDefault="003B39A3" w:rsidP="0007627A">
            <w:pPr>
              <w:jc w:val="left"/>
              <w:rPr>
                <w:b/>
              </w:rPr>
            </w:pPr>
            <w:sdt>
              <w:sdtPr>
                <w:rPr>
                  <w:b/>
                </w:rPr>
                <w:tag w:val="REFLD_X2_NACRT_ODGPROJST_01_1"/>
                <w:id w:val="519657718"/>
                <w:placeholder>
                  <w:docPart w:val="DF1668BDF6CA4E26A2EE26D80636FF0D"/>
                </w:placeholder>
                <w:dataBinding w:xpath="/root[1]/REF_NACRT_ODGPROJ_ST_01[1]" w:storeItemID="{9177839A-EDC8-4645-882C-B612DE091023}"/>
                <w:text w:multiLine="1"/>
              </w:sdtPr>
              <w:sdtEndPr/>
              <w:sdtContent>
                <w:r w:rsidR="00B76BB4">
                  <w:rPr>
                    <w:b/>
                  </w:rPr>
                  <w:t>Odgovorni projektant</w:t>
                </w:r>
              </w:sdtContent>
            </w:sdt>
          </w:p>
        </w:tc>
        <w:tc>
          <w:tcPr>
            <w:tcW w:w="4537" w:type="dxa"/>
            <w:tcBorders>
              <w:bottom w:val="nil"/>
              <w:right w:val="nil"/>
            </w:tcBorders>
            <w:vAlign w:val="top"/>
          </w:tcPr>
          <w:sdt>
            <w:sdtPr>
              <w:rPr>
                <w:color w:val="auto"/>
              </w:rPr>
              <w:tag w:val="REFLD_X2_NACRT_ODGPROJ_01_1"/>
              <w:id w:val="519657713"/>
              <w:lock w:val="sdtContentLocked"/>
              <w:placeholder>
                <w:docPart w:val="938E5D42495D4BE492165B1933879DC1"/>
              </w:placeholder>
              <w:dataBinding w:xpath="/root[1]/REF_NACRT_ODGPROJ_01[1]" w:storeItemID="{9177839A-EDC8-4645-882C-B612DE091023}"/>
              <w:text w:multiLine="1"/>
            </w:sdtPr>
            <w:sdtEndPr/>
            <w:sdtContent>
              <w:p w14:paraId="2564871D" w14:textId="5C11448D" w:rsidR="00267570" w:rsidRPr="00F375EB" w:rsidRDefault="00B76BB4" w:rsidP="0007627A">
                <w:r>
                  <w:rPr>
                    <w:color w:val="auto"/>
                  </w:rPr>
                  <w:t>Andrej Pogačnik, univ. dipl. inž. grad. (IZS G-0187)</w:t>
                </w:r>
              </w:p>
            </w:sdtContent>
          </w:sdt>
        </w:tc>
        <w:tc>
          <w:tcPr>
            <w:tcW w:w="2834" w:type="dxa"/>
            <w:tcBorders>
              <w:left w:val="nil"/>
              <w:bottom w:val="nil"/>
            </w:tcBorders>
            <w:vAlign w:val="bottom"/>
          </w:tcPr>
          <w:p w14:paraId="1CA022C7" w14:textId="363734DC" w:rsidR="00267570" w:rsidRPr="00821DF4" w:rsidRDefault="0074098A" w:rsidP="00334F64">
            <w:pPr>
              <w:jc w:val="right"/>
              <w:rPr>
                <w:sz w:val="14"/>
                <w:szCs w:val="14"/>
              </w:rPr>
            </w:pPr>
            <w:r w:rsidRPr="00821DF4">
              <w:rPr>
                <w:sz w:val="14"/>
                <w:szCs w:val="14"/>
              </w:rPr>
              <w:t>Osebni ž</w:t>
            </w:r>
            <w:r w:rsidR="00334F64" w:rsidRPr="00821DF4">
              <w:rPr>
                <w:sz w:val="14"/>
                <w:szCs w:val="14"/>
              </w:rPr>
              <w:t>ig in podpis</w:t>
            </w:r>
          </w:p>
        </w:tc>
      </w:tr>
      <w:tr w:rsidR="0074098A" w:rsidRPr="00E50319" w14:paraId="3C387F18" w14:textId="77777777" w:rsidTr="009458FA">
        <w:trPr>
          <w:trHeight w:val="1020"/>
          <w:jc w:val="left"/>
        </w:trPr>
        <w:tc>
          <w:tcPr>
            <w:tcW w:w="1984" w:type="dxa"/>
            <w:tcBorders>
              <w:top w:val="nil"/>
              <w:bottom w:val="nil"/>
            </w:tcBorders>
            <w:vAlign w:val="top"/>
          </w:tcPr>
          <w:p w14:paraId="5BEFC610" w14:textId="77777777" w:rsidR="0074098A" w:rsidRPr="00E50319" w:rsidRDefault="0074098A" w:rsidP="00E406AA">
            <w:pPr>
              <w:jc w:val="left"/>
              <w:rPr>
                <w:b/>
              </w:rPr>
            </w:pPr>
          </w:p>
        </w:tc>
        <w:tc>
          <w:tcPr>
            <w:tcW w:w="4537" w:type="dxa"/>
            <w:tcBorders>
              <w:top w:val="nil"/>
              <w:bottom w:val="nil"/>
              <w:right w:val="nil"/>
            </w:tcBorders>
            <w:vAlign w:val="top"/>
          </w:tcPr>
          <w:sdt>
            <w:sdtPr>
              <w:rPr>
                <w:color w:val="auto"/>
              </w:rPr>
              <w:tag w:val="REFLD_X2_NACRT_ODGPROJ_02_1"/>
              <w:id w:val="519657715"/>
              <w:placeholder>
                <w:docPart w:val="9822186E686A41CC93D50E0E9DE5E807"/>
              </w:placeholder>
              <w:dataBinding w:xpath="/root[1]/REF_NACRT_ODGPROJ_02[1]" w:storeItemID="{9177839A-EDC8-4645-882C-B612DE091023}"/>
              <w:text w:multiLine="1"/>
            </w:sdtPr>
            <w:sdtEndPr/>
            <w:sdtContent>
              <w:p w14:paraId="188E367F" w14:textId="74A613CE" w:rsidR="0074098A" w:rsidRPr="00F375EB" w:rsidRDefault="00B76BB4" w:rsidP="0007627A">
                <w:r>
                  <w:rPr>
                    <w:color w:val="auto"/>
                  </w:rPr>
                  <w:t>Peter Zupančič, dipl. inž. grad. (IZS G-4036)</w:t>
                </w:r>
              </w:p>
            </w:sdtContent>
          </w:sdt>
        </w:tc>
        <w:tc>
          <w:tcPr>
            <w:tcW w:w="2834" w:type="dxa"/>
            <w:tcBorders>
              <w:top w:val="nil"/>
              <w:left w:val="nil"/>
              <w:bottom w:val="nil"/>
            </w:tcBorders>
            <w:vAlign w:val="bottom"/>
          </w:tcPr>
          <w:p w14:paraId="22CD6215" w14:textId="7973B85F" w:rsidR="0074098A" w:rsidRPr="00821DF4" w:rsidRDefault="00334F64" w:rsidP="00334F64">
            <w:pPr>
              <w:jc w:val="right"/>
              <w:rPr>
                <w:sz w:val="14"/>
                <w:szCs w:val="14"/>
              </w:rPr>
            </w:pPr>
            <w:r w:rsidRPr="00821DF4">
              <w:rPr>
                <w:sz w:val="14"/>
                <w:szCs w:val="14"/>
              </w:rPr>
              <w:t>Osebni žig in podpis</w:t>
            </w:r>
          </w:p>
        </w:tc>
      </w:tr>
      <w:tr w:rsidR="0074098A" w:rsidRPr="00E50319" w14:paraId="4CCF5CED" w14:textId="77777777" w:rsidTr="00AC2E3B">
        <w:trPr>
          <w:trHeight w:val="1273"/>
          <w:jc w:val="left"/>
        </w:trPr>
        <w:tc>
          <w:tcPr>
            <w:tcW w:w="1984" w:type="dxa"/>
            <w:tcBorders>
              <w:top w:val="nil"/>
              <w:bottom w:val="nil"/>
            </w:tcBorders>
            <w:vAlign w:val="top"/>
          </w:tcPr>
          <w:p w14:paraId="5E708FC9" w14:textId="77777777" w:rsidR="0074098A" w:rsidRPr="00E50319" w:rsidRDefault="0074098A" w:rsidP="00E406AA">
            <w:pPr>
              <w:jc w:val="left"/>
              <w:rPr>
                <w:b/>
              </w:rPr>
            </w:pPr>
          </w:p>
        </w:tc>
        <w:tc>
          <w:tcPr>
            <w:tcW w:w="4537" w:type="dxa"/>
            <w:tcBorders>
              <w:top w:val="nil"/>
              <w:bottom w:val="nil"/>
              <w:right w:val="nil"/>
            </w:tcBorders>
            <w:vAlign w:val="top"/>
          </w:tcPr>
          <w:sdt>
            <w:sdtPr>
              <w:rPr>
                <w:color w:val="auto"/>
              </w:rPr>
              <w:tag w:val="REFLD_X2_NACRT_ODGPROJ_03_1"/>
              <w:id w:val="519657716"/>
              <w:placeholder>
                <w:docPart w:val="E23F28BD42834CBEBC5475880C9E17A7"/>
              </w:placeholder>
              <w:dataBinding w:xpath="/root[1]/REF_NACRT_ODGPROJ_03[1]" w:storeItemID="{9177839A-EDC8-4645-882C-B612DE091023}"/>
              <w:text w:multiLine="1"/>
            </w:sdtPr>
            <w:sdtEndPr/>
            <w:sdtContent>
              <w:p w14:paraId="1F490A95" w14:textId="2B6BA714" w:rsidR="0074098A" w:rsidRPr="00F375EB" w:rsidRDefault="00B76BB4" w:rsidP="0007627A">
                <w:r>
                  <w:rPr>
                    <w:color w:val="auto"/>
                  </w:rPr>
                  <w:t xml:space="preserve">dr. Jaka Zevnik, univ. dipl. inž. grad. (IZS G-2925) </w:t>
                </w:r>
              </w:p>
            </w:sdtContent>
          </w:sdt>
        </w:tc>
        <w:tc>
          <w:tcPr>
            <w:tcW w:w="2834" w:type="dxa"/>
            <w:tcBorders>
              <w:top w:val="nil"/>
              <w:left w:val="nil"/>
              <w:bottom w:val="nil"/>
            </w:tcBorders>
            <w:vAlign w:val="bottom"/>
          </w:tcPr>
          <w:p w14:paraId="5027B392" w14:textId="63BF4BF8" w:rsidR="003D5AEA" w:rsidRDefault="003D5AEA" w:rsidP="00334F64">
            <w:pPr>
              <w:jc w:val="right"/>
              <w:rPr>
                <w:sz w:val="14"/>
                <w:szCs w:val="14"/>
              </w:rPr>
            </w:pPr>
          </w:p>
          <w:p w14:paraId="1E20BFC8" w14:textId="77777777" w:rsidR="003D5AEA" w:rsidRDefault="003D5AEA" w:rsidP="00334F64">
            <w:pPr>
              <w:jc w:val="right"/>
              <w:rPr>
                <w:sz w:val="14"/>
                <w:szCs w:val="14"/>
              </w:rPr>
            </w:pPr>
          </w:p>
          <w:p w14:paraId="696A2A07" w14:textId="5BB13A3A" w:rsidR="003D5AEA" w:rsidRDefault="003D5AEA" w:rsidP="00334F64">
            <w:pPr>
              <w:jc w:val="right"/>
              <w:rPr>
                <w:sz w:val="14"/>
                <w:szCs w:val="14"/>
              </w:rPr>
            </w:pPr>
          </w:p>
          <w:p w14:paraId="28DB4E99" w14:textId="72715F25" w:rsidR="003D5AEA" w:rsidRDefault="003D5AEA" w:rsidP="00334F64">
            <w:pPr>
              <w:jc w:val="right"/>
              <w:rPr>
                <w:sz w:val="14"/>
                <w:szCs w:val="14"/>
              </w:rPr>
            </w:pPr>
          </w:p>
          <w:p w14:paraId="00630752" w14:textId="7EF3A2F3" w:rsidR="003D5AEA" w:rsidRDefault="003D5AEA" w:rsidP="00334F64">
            <w:pPr>
              <w:jc w:val="right"/>
              <w:rPr>
                <w:sz w:val="14"/>
                <w:szCs w:val="14"/>
              </w:rPr>
            </w:pPr>
          </w:p>
          <w:p w14:paraId="721C900E" w14:textId="51C51F1A" w:rsidR="0074098A" w:rsidRPr="00821DF4" w:rsidRDefault="00334F64" w:rsidP="00334F64">
            <w:pPr>
              <w:jc w:val="right"/>
              <w:rPr>
                <w:sz w:val="14"/>
                <w:szCs w:val="14"/>
              </w:rPr>
            </w:pPr>
            <w:r w:rsidRPr="00821DF4">
              <w:rPr>
                <w:sz w:val="14"/>
                <w:szCs w:val="14"/>
              </w:rPr>
              <w:t>Osebni žig in podpis</w:t>
            </w:r>
          </w:p>
        </w:tc>
      </w:tr>
      <w:tr w:rsidR="009458FA" w:rsidRPr="009458FA" w14:paraId="3AD76129" w14:textId="77777777" w:rsidTr="009458FA">
        <w:trPr>
          <w:trHeight w:val="57"/>
          <w:jc w:val="left"/>
        </w:trPr>
        <w:tc>
          <w:tcPr>
            <w:tcW w:w="1984" w:type="dxa"/>
            <w:tcBorders>
              <w:top w:val="nil"/>
            </w:tcBorders>
            <w:tcMar>
              <w:top w:w="0" w:type="dxa"/>
              <w:bottom w:w="0" w:type="dxa"/>
            </w:tcMar>
            <w:vAlign w:val="top"/>
          </w:tcPr>
          <w:p w14:paraId="4A2CD148" w14:textId="77777777" w:rsidR="009458FA" w:rsidRPr="009458FA" w:rsidRDefault="009458FA" w:rsidP="009458FA">
            <w:pPr>
              <w:jc w:val="left"/>
              <w:rPr>
                <w:b/>
                <w:sz w:val="4"/>
                <w:szCs w:val="4"/>
              </w:rPr>
            </w:pPr>
          </w:p>
        </w:tc>
        <w:tc>
          <w:tcPr>
            <w:tcW w:w="4537" w:type="dxa"/>
            <w:tcBorders>
              <w:top w:val="nil"/>
              <w:right w:val="nil"/>
            </w:tcBorders>
            <w:tcMar>
              <w:top w:w="0" w:type="dxa"/>
              <w:bottom w:w="0" w:type="dxa"/>
            </w:tcMar>
            <w:vAlign w:val="top"/>
          </w:tcPr>
          <w:p w14:paraId="34658130" w14:textId="77777777" w:rsidR="009458FA" w:rsidRPr="009458FA" w:rsidRDefault="009458FA" w:rsidP="009458FA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2834" w:type="dxa"/>
            <w:tcBorders>
              <w:top w:val="nil"/>
              <w:left w:val="nil"/>
            </w:tcBorders>
            <w:tcMar>
              <w:top w:w="0" w:type="dxa"/>
              <w:bottom w:w="0" w:type="dxa"/>
            </w:tcMar>
            <w:vAlign w:val="top"/>
          </w:tcPr>
          <w:p w14:paraId="3519D399" w14:textId="77777777" w:rsidR="009458FA" w:rsidRPr="009458FA" w:rsidRDefault="009458FA" w:rsidP="009458FA">
            <w:pPr>
              <w:jc w:val="left"/>
              <w:rPr>
                <w:sz w:val="4"/>
                <w:szCs w:val="4"/>
              </w:rPr>
            </w:pPr>
          </w:p>
        </w:tc>
      </w:tr>
      <w:tr w:rsidR="00267570" w:rsidRPr="00E50319" w14:paraId="65EE008E" w14:textId="77777777" w:rsidTr="009458FA">
        <w:trPr>
          <w:trHeight w:val="1020"/>
          <w:jc w:val="left"/>
        </w:trPr>
        <w:tc>
          <w:tcPr>
            <w:tcW w:w="1984" w:type="dxa"/>
            <w:vAlign w:val="top"/>
          </w:tcPr>
          <w:p w14:paraId="73B72DCB" w14:textId="77777777" w:rsidR="00267570" w:rsidRPr="00E50319" w:rsidRDefault="00267570" w:rsidP="00E406AA">
            <w:pPr>
              <w:jc w:val="left"/>
              <w:rPr>
                <w:b/>
              </w:rPr>
            </w:pPr>
            <w:r w:rsidRPr="00E50319">
              <w:rPr>
                <w:b/>
              </w:rPr>
              <w:t>Odg. vodja projekta</w:t>
            </w:r>
          </w:p>
        </w:tc>
        <w:tc>
          <w:tcPr>
            <w:tcW w:w="4537" w:type="dxa"/>
            <w:tcBorders>
              <w:right w:val="nil"/>
            </w:tcBorders>
            <w:vAlign w:val="top"/>
          </w:tcPr>
          <w:p w14:paraId="5564C506" w14:textId="632206DA" w:rsidR="00267570" w:rsidRPr="00E50319" w:rsidRDefault="003B39A3" w:rsidP="00F375EB">
            <w:pPr>
              <w:jc w:val="left"/>
            </w:pPr>
            <w:sdt>
              <w:sdtPr>
                <w:tag w:val="REFLD_X2_PROJEKT_VODJA_2"/>
                <w:id w:val="519657735"/>
                <w:lock w:val="contentLocked"/>
                <w:placeholder>
                  <w:docPart w:val="6678329B15A84C2CA34A030E255C7980"/>
                </w:placeholder>
                <w:dataBinding w:xpath="/root[1]/REF_PROJEKT_VODJA[1]" w:storeItemID="{9177839A-EDC8-4645-882C-B612DE091023}"/>
                <w:text/>
              </w:sdtPr>
              <w:sdtEndPr/>
              <w:sdtContent>
                <w:r w:rsidR="00B76BB4">
                  <w:t>Andrej Pogačnik, univ. dipl. inž. grad. (IZS G-0187)</w:t>
                </w:r>
              </w:sdtContent>
            </w:sdt>
          </w:p>
        </w:tc>
        <w:tc>
          <w:tcPr>
            <w:tcW w:w="2834" w:type="dxa"/>
            <w:tcBorders>
              <w:left w:val="nil"/>
            </w:tcBorders>
            <w:vAlign w:val="bottom"/>
          </w:tcPr>
          <w:p w14:paraId="15E74FD3" w14:textId="5D2C7A03" w:rsidR="00267570" w:rsidRPr="00821DF4" w:rsidRDefault="0074098A" w:rsidP="00334F64">
            <w:pPr>
              <w:jc w:val="right"/>
              <w:rPr>
                <w:sz w:val="14"/>
                <w:szCs w:val="14"/>
              </w:rPr>
            </w:pPr>
            <w:r w:rsidRPr="00821DF4">
              <w:rPr>
                <w:sz w:val="14"/>
                <w:szCs w:val="14"/>
              </w:rPr>
              <w:t>Osebni ž</w:t>
            </w:r>
            <w:r w:rsidR="00334F64" w:rsidRPr="00821DF4">
              <w:rPr>
                <w:sz w:val="14"/>
                <w:szCs w:val="14"/>
              </w:rPr>
              <w:t>ig in podpis</w:t>
            </w:r>
          </w:p>
        </w:tc>
      </w:tr>
      <w:tr w:rsidR="008C28D3" w:rsidRPr="00E50319" w14:paraId="44D900E0" w14:textId="77777777" w:rsidTr="009458FA">
        <w:trPr>
          <w:trHeight w:val="210"/>
          <w:jc w:val="left"/>
        </w:trPr>
        <w:tc>
          <w:tcPr>
            <w:tcW w:w="1984" w:type="dxa"/>
            <w:vAlign w:val="top"/>
          </w:tcPr>
          <w:p w14:paraId="76983C8C" w14:textId="77777777" w:rsidR="008C28D3" w:rsidRPr="00E50319" w:rsidRDefault="00605EB6" w:rsidP="00E406AA">
            <w:pPr>
              <w:jc w:val="left"/>
              <w:rPr>
                <w:b/>
              </w:rPr>
            </w:pPr>
            <w:r w:rsidRPr="00E50319">
              <w:rPr>
                <w:b/>
              </w:rPr>
              <w:t>Številka načrta</w:t>
            </w:r>
          </w:p>
        </w:tc>
        <w:tc>
          <w:tcPr>
            <w:tcW w:w="7371" w:type="dxa"/>
            <w:gridSpan w:val="2"/>
            <w:vAlign w:val="top"/>
          </w:tcPr>
          <w:p w14:paraId="4957B574" w14:textId="0B7C8604" w:rsidR="008C28D3" w:rsidRPr="00E50319" w:rsidRDefault="003B39A3" w:rsidP="005A5D2E">
            <w:pPr>
              <w:jc w:val="left"/>
            </w:pPr>
            <w:sdt>
              <w:sdtPr>
                <w:tag w:val="REFLD_X2_NACRT_ST_2"/>
                <w:id w:val="519657722"/>
                <w:lock w:val="sdtContentLocked"/>
                <w:placeholder>
                  <w:docPart w:val="55FC91987B664810BEF4467E9F2402E8"/>
                </w:placeholder>
                <w:dataBinding w:xpath="/root[1]/REF_NACRT_ST[1]" w:storeItemID="{9177839A-EDC8-4645-882C-B612DE091023}"/>
                <w:text/>
              </w:sdtPr>
              <w:sdtEndPr/>
              <w:sdtContent>
                <w:r w:rsidR="00C35E96">
                  <w:t xml:space="preserve">351180138-G </w:t>
                </w:r>
              </w:sdtContent>
            </w:sdt>
          </w:p>
        </w:tc>
      </w:tr>
      <w:tr w:rsidR="00BD28F1" w:rsidRPr="00E50319" w14:paraId="266F8F0C" w14:textId="77777777" w:rsidTr="009458FA">
        <w:trPr>
          <w:trHeight w:val="210"/>
          <w:jc w:val="left"/>
        </w:trPr>
        <w:tc>
          <w:tcPr>
            <w:tcW w:w="1984" w:type="dxa"/>
            <w:vAlign w:val="top"/>
          </w:tcPr>
          <w:p w14:paraId="54037421" w14:textId="77777777" w:rsidR="00BD28F1" w:rsidRPr="00E50319" w:rsidRDefault="00605EB6" w:rsidP="00E406AA">
            <w:pPr>
              <w:jc w:val="left"/>
              <w:rPr>
                <w:b/>
              </w:rPr>
            </w:pPr>
            <w:r w:rsidRPr="00E50319">
              <w:rPr>
                <w:b/>
              </w:rPr>
              <w:t>Številka projekta</w:t>
            </w:r>
          </w:p>
        </w:tc>
        <w:tc>
          <w:tcPr>
            <w:tcW w:w="7371" w:type="dxa"/>
            <w:gridSpan w:val="2"/>
            <w:vAlign w:val="top"/>
          </w:tcPr>
          <w:p w14:paraId="238AFF44" w14:textId="4C4101F0" w:rsidR="00BD28F1" w:rsidRPr="00E50319" w:rsidRDefault="003B39A3" w:rsidP="005A5D2E">
            <w:pPr>
              <w:jc w:val="left"/>
            </w:pPr>
            <w:sdt>
              <w:sdtPr>
                <w:tag w:val="REFLD_X2_PROJEKTST_ST_2"/>
                <w:id w:val="519657724"/>
                <w:lock w:val="sdtContentLocked"/>
                <w:placeholder>
                  <w:docPart w:val="8D3554BC15AF41A2B7E48F63377D618C"/>
                </w:placeholder>
                <w:dataBinding w:xpath="/root[1]/REF_PROJEKT_ST[1]" w:storeItemID="{9177839A-EDC8-4645-882C-B612DE091023}"/>
                <w:text/>
              </w:sdtPr>
              <w:sdtEndPr/>
              <w:sdtContent>
                <w:r w:rsidR="00C35E96">
                  <w:t>351180138</w:t>
                </w:r>
              </w:sdtContent>
            </w:sdt>
          </w:p>
        </w:tc>
      </w:tr>
      <w:tr w:rsidR="00253CDF" w:rsidRPr="00E50319" w14:paraId="252DB4CA" w14:textId="77777777" w:rsidTr="009458FA">
        <w:trPr>
          <w:trHeight w:val="210"/>
          <w:jc w:val="left"/>
        </w:trPr>
        <w:tc>
          <w:tcPr>
            <w:tcW w:w="1984" w:type="dxa"/>
            <w:vAlign w:val="top"/>
          </w:tcPr>
          <w:p w14:paraId="20CF93CE" w14:textId="77777777" w:rsidR="00253CDF" w:rsidRPr="00E50319" w:rsidRDefault="00253CDF" w:rsidP="00253CDF">
            <w:pPr>
              <w:jc w:val="left"/>
              <w:rPr>
                <w:b/>
              </w:rPr>
            </w:pPr>
            <w:r w:rsidRPr="00E50319">
              <w:rPr>
                <w:b/>
              </w:rPr>
              <w:t>Številka izvoda</w:t>
            </w:r>
          </w:p>
        </w:tc>
        <w:tc>
          <w:tcPr>
            <w:tcW w:w="7371" w:type="dxa"/>
            <w:gridSpan w:val="2"/>
            <w:vAlign w:val="top"/>
          </w:tcPr>
          <w:p w14:paraId="56661482" w14:textId="4D6A5730" w:rsidR="00253CDF" w:rsidRPr="00D051D0" w:rsidRDefault="00253CDF" w:rsidP="00253CDF">
            <w:pPr>
              <w:jc w:val="left"/>
              <w:rPr>
                <w:color w:val="636266"/>
              </w:rPr>
            </w:pPr>
            <w:bookmarkStart w:id="1" w:name="ELEA_DONOTDELETE02"/>
            <w:bookmarkEnd w:id="1"/>
            <w:r>
              <w:rPr>
                <w:color w:val="636266"/>
              </w:rPr>
              <w:t>1 | 2 | 3 | 4 | 5 | arhiv</w:t>
            </w:r>
          </w:p>
        </w:tc>
      </w:tr>
      <w:tr w:rsidR="00253CDF" w:rsidRPr="00E50319" w14:paraId="68F56BF4" w14:textId="77777777" w:rsidTr="009458FA">
        <w:trPr>
          <w:trHeight w:val="210"/>
          <w:jc w:val="left"/>
        </w:trPr>
        <w:tc>
          <w:tcPr>
            <w:tcW w:w="1984" w:type="dxa"/>
            <w:vAlign w:val="top"/>
          </w:tcPr>
          <w:p w14:paraId="657D82FF" w14:textId="77777777" w:rsidR="00253CDF" w:rsidRPr="00E50319" w:rsidRDefault="00253CDF" w:rsidP="00253CDF">
            <w:pPr>
              <w:jc w:val="left"/>
              <w:rPr>
                <w:b/>
              </w:rPr>
            </w:pPr>
            <w:r w:rsidRPr="00E50319">
              <w:rPr>
                <w:b/>
              </w:rPr>
              <w:t>Kraj</w:t>
            </w:r>
            <w:r>
              <w:rPr>
                <w:b/>
              </w:rPr>
              <w:t xml:space="preserve"> in datum</w:t>
            </w:r>
          </w:p>
        </w:tc>
        <w:tc>
          <w:tcPr>
            <w:tcW w:w="7371" w:type="dxa"/>
            <w:gridSpan w:val="2"/>
            <w:vAlign w:val="top"/>
          </w:tcPr>
          <w:p w14:paraId="1B1753C5" w14:textId="15D168EE" w:rsidR="00253CDF" w:rsidRPr="00E50319" w:rsidRDefault="00253CDF" w:rsidP="00253CDF">
            <w:pPr>
              <w:jc w:val="left"/>
            </w:pPr>
            <w:r w:rsidRPr="00E50319">
              <w:t>Ljubljana</w:t>
            </w:r>
            <w:r>
              <w:t xml:space="preserve">, </w:t>
            </w:r>
            <w:sdt>
              <w:sdtPr>
                <w:tag w:val="REFLD_X1_DATUM"/>
                <w:id w:val="86477830"/>
                <w:lock w:val="sdtLocked"/>
                <w:placeholder>
                  <w:docPart w:val="62F0A24F26664ADB8FB08E4F4B0E074E"/>
                </w:placeholder>
                <w:dataBinding w:xpath="/root[1]/REF_DATUM[1]" w:storeItemID="{9177839A-EDC8-4645-882C-B612DE091023}"/>
                <w:date w:fullDate="2019-06-19T00:00:00Z">
                  <w:dateFormat w:val="MMMM yyyy"/>
                  <w:lid w:val="sl-SI"/>
                  <w:storeMappedDataAs w:val="dateTime"/>
                  <w:calendar w:val="gregorian"/>
                </w:date>
              </w:sdtPr>
              <w:sdtEndPr/>
              <w:sdtContent>
                <w:r>
                  <w:t>junij 2019</w:t>
                </w:r>
              </w:sdtContent>
            </w:sdt>
          </w:p>
        </w:tc>
      </w:tr>
    </w:tbl>
    <w:p w14:paraId="2A3B631B" w14:textId="77777777" w:rsidR="00A0693E" w:rsidRDefault="00A0693E" w:rsidP="00776AA5">
      <w:pPr>
        <w:pageBreakBefore/>
      </w:pPr>
      <w:bookmarkStart w:id="2" w:name="_GoBack"/>
      <w:bookmarkEnd w:id="2"/>
    </w:p>
    <w:tbl>
      <w:tblPr>
        <w:tblStyle w:val="EleaiC-Enostavnatabela"/>
        <w:tblpPr w:vertAnchor="page" w:tblpXSpec="center" w:tblpY="2269"/>
        <w:tblOverlap w:val="never"/>
        <w:tblW w:w="9355" w:type="dxa"/>
        <w:jc w:val="left"/>
        <w:tblBorders>
          <w:top w:val="single" w:sz="4" w:space="0" w:color="636266"/>
          <w:bottom w:val="single" w:sz="4" w:space="0" w:color="636266"/>
          <w:insideH w:val="single" w:sz="4" w:space="0" w:color="636266"/>
          <w:insideV w:val="single" w:sz="4" w:space="0" w:color="636266"/>
        </w:tblBorders>
        <w:tblLayout w:type="fixed"/>
        <w:tblLook w:val="04A0" w:firstRow="1" w:lastRow="0" w:firstColumn="1" w:lastColumn="0" w:noHBand="0" w:noVBand="1"/>
      </w:tblPr>
      <w:tblGrid>
        <w:gridCol w:w="2098"/>
        <w:gridCol w:w="7257"/>
      </w:tblGrid>
      <w:tr w:rsidR="00402794" w:rsidRPr="00776AA5" w14:paraId="3711E859" w14:textId="77777777" w:rsidTr="00D6707B">
        <w:trPr>
          <w:trHeight w:val="210"/>
          <w:jc w:val="left"/>
        </w:trPr>
        <w:tc>
          <w:tcPr>
            <w:tcW w:w="2098" w:type="dxa"/>
            <w:tcBorders>
              <w:bottom w:val="single" w:sz="4" w:space="0" w:color="636266"/>
            </w:tcBorders>
            <w:vAlign w:val="top"/>
          </w:tcPr>
          <w:p w14:paraId="4355D920" w14:textId="62DF99E2" w:rsidR="00402794" w:rsidRPr="00776AA5" w:rsidRDefault="003B39A3" w:rsidP="000A1146">
            <w:pPr>
              <w:jc w:val="left"/>
              <w:rPr>
                <w:b/>
                <w:sz w:val="36"/>
                <w:szCs w:val="36"/>
              </w:rPr>
            </w:pPr>
            <w:sdt>
              <w:sdtPr>
                <w:rPr>
                  <w:b/>
                  <w:color w:val="auto"/>
                  <w:sz w:val="36"/>
                  <w:szCs w:val="36"/>
                </w:rPr>
                <w:tag w:val="REFLD_X11_NACRTNO"/>
                <w:id w:val="86477882"/>
                <w:placeholder>
                  <w:docPart w:val="C8ED74F3197B4B0A84D4A10C85E39907"/>
                </w:placeholder>
                <w:dataBinding w:xpath="/root[1]/REF_NACRTNO[1]" w:storeItemID="{9177839A-EDC8-4645-882C-B612DE091023}"/>
                <w:text/>
              </w:sdtPr>
              <w:sdtEndPr/>
              <w:sdtContent>
                <w:r w:rsidR="00B76BB4">
                  <w:rPr>
                    <w:b/>
                    <w:color w:val="auto"/>
                    <w:sz w:val="36"/>
                    <w:szCs w:val="36"/>
                  </w:rPr>
                  <w:t>3/1</w:t>
                </w:r>
              </w:sdtContent>
            </w:sdt>
            <w:r w:rsidR="00776AA5">
              <w:rPr>
                <w:b/>
                <w:sz w:val="36"/>
                <w:szCs w:val="36"/>
              </w:rPr>
              <w:t>.</w:t>
            </w:r>
            <w:r w:rsidR="00DA56B9">
              <w:rPr>
                <w:b/>
                <w:sz w:val="36"/>
                <w:szCs w:val="36"/>
              </w:rPr>
              <w:t>2</w:t>
            </w:r>
          </w:p>
        </w:tc>
        <w:tc>
          <w:tcPr>
            <w:tcW w:w="7257" w:type="dxa"/>
            <w:tcBorders>
              <w:bottom w:val="single" w:sz="4" w:space="0" w:color="636266"/>
            </w:tcBorders>
            <w:vAlign w:val="top"/>
          </w:tcPr>
          <w:p w14:paraId="4F77840E" w14:textId="77777777" w:rsidR="00402794" w:rsidRPr="00776AA5" w:rsidRDefault="00776AA5" w:rsidP="00776AA5">
            <w:pPr>
              <w:jc w:val="left"/>
              <w:rPr>
                <w:b/>
                <w:sz w:val="36"/>
                <w:szCs w:val="36"/>
              </w:rPr>
            </w:pPr>
            <w:r w:rsidRPr="00776AA5">
              <w:rPr>
                <w:b/>
                <w:sz w:val="36"/>
                <w:szCs w:val="36"/>
              </w:rPr>
              <w:t>Seznam sodelavcev pri izdelavi načrta</w:t>
            </w:r>
          </w:p>
        </w:tc>
      </w:tr>
      <w:tr w:rsidR="00776AA5" w:rsidRPr="003C75ED" w14:paraId="15F0DA16" w14:textId="77777777" w:rsidTr="00D6707B">
        <w:trPr>
          <w:trHeight w:hRule="exact" w:val="510"/>
          <w:jc w:val="left"/>
        </w:trPr>
        <w:tc>
          <w:tcPr>
            <w:tcW w:w="2098" w:type="dxa"/>
            <w:tcBorders>
              <w:right w:val="nil"/>
            </w:tcBorders>
            <w:vAlign w:val="top"/>
          </w:tcPr>
          <w:p w14:paraId="450B8150" w14:textId="77777777" w:rsidR="00776AA5" w:rsidRPr="003C75ED" w:rsidRDefault="00776AA5" w:rsidP="00776AA5">
            <w:pPr>
              <w:jc w:val="left"/>
              <w:rPr>
                <w:b/>
              </w:rPr>
            </w:pPr>
          </w:p>
        </w:tc>
        <w:tc>
          <w:tcPr>
            <w:tcW w:w="7257" w:type="dxa"/>
            <w:tcBorders>
              <w:left w:val="nil"/>
            </w:tcBorders>
            <w:vAlign w:val="top"/>
          </w:tcPr>
          <w:p w14:paraId="656CB1E0" w14:textId="77777777" w:rsidR="00776AA5" w:rsidRDefault="00776AA5" w:rsidP="00776AA5">
            <w:pPr>
              <w:jc w:val="left"/>
            </w:pPr>
          </w:p>
        </w:tc>
      </w:tr>
      <w:tr w:rsidR="00402794" w:rsidRPr="003C75ED" w14:paraId="62551763" w14:textId="77777777" w:rsidTr="00D6707B">
        <w:trPr>
          <w:trHeight w:val="210"/>
          <w:jc w:val="left"/>
        </w:trPr>
        <w:tc>
          <w:tcPr>
            <w:tcW w:w="2098" w:type="dxa"/>
            <w:vAlign w:val="top"/>
          </w:tcPr>
          <w:p w14:paraId="53EB2D32" w14:textId="77777777" w:rsidR="00402794" w:rsidRPr="008A4083" w:rsidRDefault="00402794" w:rsidP="00776AA5">
            <w:pPr>
              <w:jc w:val="left"/>
            </w:pPr>
          </w:p>
        </w:tc>
        <w:tc>
          <w:tcPr>
            <w:tcW w:w="7257" w:type="dxa"/>
            <w:vAlign w:val="top"/>
          </w:tcPr>
          <w:p w14:paraId="24FC2B7E" w14:textId="753E554F" w:rsidR="00C86BA9" w:rsidRPr="00402329" w:rsidRDefault="00C86BA9" w:rsidP="00C86BA9">
            <w:pPr>
              <w:jc w:val="left"/>
              <w:rPr>
                <w:b/>
              </w:rPr>
            </w:pPr>
            <w:r>
              <w:rPr>
                <w:b/>
              </w:rPr>
              <w:t xml:space="preserve"> Peter </w:t>
            </w:r>
            <w:r w:rsidRPr="0097079F">
              <w:rPr>
                <w:b/>
              </w:rPr>
              <w:t>Zupančič</w:t>
            </w:r>
            <w:r>
              <w:rPr>
                <w:b/>
              </w:rPr>
              <w:t>,</w:t>
            </w:r>
            <w:r w:rsidRPr="0097079F">
              <w:rPr>
                <w:b/>
              </w:rPr>
              <w:t xml:space="preserve"> dipl. inž. grad.</w:t>
            </w:r>
          </w:p>
          <w:p w14:paraId="0FDE6854" w14:textId="791D5477" w:rsidR="00402794" w:rsidRPr="003C75ED" w:rsidRDefault="00C86BA9" w:rsidP="00C86BA9">
            <w:pPr>
              <w:jc w:val="left"/>
            </w:pPr>
            <w:r w:rsidRPr="0097079F">
              <w:t xml:space="preserve"> </w:t>
            </w:r>
            <w:proofErr w:type="spellStart"/>
            <w:r w:rsidRPr="0097079F">
              <w:t>Elea</w:t>
            </w:r>
            <w:proofErr w:type="spellEnd"/>
            <w:r w:rsidRPr="0097079F">
              <w:t xml:space="preserve"> iC projektiranje in svetovanje d.o.o.</w:t>
            </w:r>
            <w:r>
              <w:t xml:space="preserve">, </w:t>
            </w:r>
            <w:r w:rsidRPr="00E50319">
              <w:t xml:space="preserve">Dunajska cesta 21, </w:t>
            </w:r>
            <w:r>
              <w:t>SI-</w:t>
            </w:r>
            <w:r w:rsidRPr="00E50319">
              <w:t>1000 Ljubljana</w:t>
            </w:r>
          </w:p>
        </w:tc>
      </w:tr>
      <w:tr w:rsidR="008A4083" w:rsidRPr="003C75ED" w14:paraId="020230BB" w14:textId="77777777" w:rsidTr="00D6707B">
        <w:trPr>
          <w:trHeight w:val="210"/>
          <w:jc w:val="left"/>
        </w:trPr>
        <w:tc>
          <w:tcPr>
            <w:tcW w:w="2098" w:type="dxa"/>
            <w:vAlign w:val="top"/>
          </w:tcPr>
          <w:p w14:paraId="756F1400" w14:textId="77777777" w:rsidR="008A4083" w:rsidRPr="008A4083" w:rsidRDefault="008A4083" w:rsidP="008A4083">
            <w:pPr>
              <w:jc w:val="left"/>
            </w:pPr>
          </w:p>
        </w:tc>
        <w:tc>
          <w:tcPr>
            <w:tcW w:w="7257" w:type="dxa"/>
            <w:vAlign w:val="top"/>
          </w:tcPr>
          <w:p w14:paraId="415F2AA7" w14:textId="1C3C54A5" w:rsidR="008A4083" w:rsidRPr="00A001EA" w:rsidRDefault="00713775" w:rsidP="008A4083">
            <w:pPr>
              <w:jc w:val="left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 </w:t>
            </w:r>
            <w:r w:rsidR="00C86BA9">
              <w:rPr>
                <w:b/>
                <w:color w:val="auto"/>
              </w:rPr>
              <w:t>Samo Saje</w:t>
            </w:r>
            <w:r w:rsidR="0097079F" w:rsidRPr="0097079F">
              <w:rPr>
                <w:b/>
                <w:color w:val="auto"/>
              </w:rPr>
              <w:t xml:space="preserve">, </w:t>
            </w:r>
            <w:r w:rsidR="00C86BA9">
              <w:rPr>
                <w:b/>
                <w:color w:val="auto"/>
              </w:rPr>
              <w:t xml:space="preserve">mag. </w:t>
            </w:r>
            <w:r w:rsidR="0097079F" w:rsidRPr="0097079F">
              <w:rPr>
                <w:b/>
                <w:color w:val="auto"/>
              </w:rPr>
              <w:t>inž. grad.</w:t>
            </w:r>
          </w:p>
          <w:p w14:paraId="7AF41CCF" w14:textId="77777777" w:rsidR="008A4083" w:rsidRPr="003C75ED" w:rsidRDefault="0097079F" w:rsidP="008A4083">
            <w:pPr>
              <w:jc w:val="left"/>
            </w:pPr>
            <w:r w:rsidRPr="0097079F">
              <w:t xml:space="preserve"> </w:t>
            </w:r>
            <w:proofErr w:type="spellStart"/>
            <w:r w:rsidRPr="0097079F">
              <w:t>Elea</w:t>
            </w:r>
            <w:proofErr w:type="spellEnd"/>
            <w:r w:rsidRPr="0097079F">
              <w:t xml:space="preserve"> iC projektiranje in svetovanje d.o.o., Dunajska cesta 21, SI-1000 Ljubljana </w:t>
            </w:r>
          </w:p>
        </w:tc>
      </w:tr>
      <w:tr w:rsidR="003A79DF" w:rsidRPr="003C75ED" w14:paraId="46CD022E" w14:textId="77777777" w:rsidTr="00D6707B">
        <w:trPr>
          <w:trHeight w:val="210"/>
          <w:jc w:val="left"/>
        </w:trPr>
        <w:tc>
          <w:tcPr>
            <w:tcW w:w="2098" w:type="dxa"/>
            <w:vAlign w:val="top"/>
          </w:tcPr>
          <w:p w14:paraId="296272FF" w14:textId="77777777" w:rsidR="003A79DF" w:rsidRPr="008A4083" w:rsidRDefault="003A79DF" w:rsidP="003A79DF">
            <w:pPr>
              <w:jc w:val="left"/>
            </w:pPr>
          </w:p>
        </w:tc>
        <w:tc>
          <w:tcPr>
            <w:tcW w:w="7257" w:type="dxa"/>
            <w:vAlign w:val="top"/>
          </w:tcPr>
          <w:p w14:paraId="6BDF9D71" w14:textId="69748D3A" w:rsidR="003A79DF" w:rsidRPr="00A001EA" w:rsidRDefault="003A79DF" w:rsidP="003A79DF">
            <w:pPr>
              <w:jc w:val="left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 dr. Jaka Zevnik,</w:t>
            </w:r>
            <w:r w:rsidRPr="0097079F">
              <w:rPr>
                <w:b/>
                <w:color w:val="auto"/>
              </w:rPr>
              <w:t xml:space="preserve"> </w:t>
            </w:r>
            <w:r>
              <w:rPr>
                <w:b/>
                <w:color w:val="auto"/>
              </w:rPr>
              <w:t xml:space="preserve">univ. Dipl. </w:t>
            </w:r>
            <w:r w:rsidRPr="0097079F">
              <w:rPr>
                <w:b/>
                <w:color w:val="auto"/>
              </w:rPr>
              <w:t>inž. grad.</w:t>
            </w:r>
          </w:p>
          <w:p w14:paraId="40E25B15" w14:textId="42364243" w:rsidR="003A79DF" w:rsidRDefault="003A79DF" w:rsidP="003A79DF">
            <w:pPr>
              <w:jc w:val="left"/>
              <w:rPr>
                <w:b/>
                <w:color w:val="auto"/>
              </w:rPr>
            </w:pPr>
            <w:r w:rsidRPr="0097079F">
              <w:t xml:space="preserve"> </w:t>
            </w:r>
            <w:proofErr w:type="spellStart"/>
            <w:r w:rsidRPr="0097079F">
              <w:t>Elea</w:t>
            </w:r>
            <w:proofErr w:type="spellEnd"/>
            <w:r w:rsidRPr="0097079F">
              <w:t xml:space="preserve"> iC projektiranje in svetovanje d.o.o., Dunaj</w:t>
            </w:r>
            <w:r>
              <w:t>ska cesta 21, SI-1000 Ljubljana</w:t>
            </w:r>
          </w:p>
        </w:tc>
      </w:tr>
    </w:tbl>
    <w:p w14:paraId="50C7A65F" w14:textId="77777777" w:rsidR="008C28D3" w:rsidRDefault="008C28D3" w:rsidP="00776AA5">
      <w:pPr>
        <w:pageBreakBefore/>
      </w:pPr>
    </w:p>
    <w:tbl>
      <w:tblPr>
        <w:tblStyle w:val="EleaiC-Enostavnatabela"/>
        <w:tblpPr w:vertAnchor="page" w:tblpXSpec="center" w:tblpY="2269"/>
        <w:tblOverlap w:val="never"/>
        <w:tblW w:w="9355" w:type="dxa"/>
        <w:jc w:val="left"/>
        <w:tblBorders>
          <w:top w:val="single" w:sz="4" w:space="0" w:color="636266"/>
          <w:bottom w:val="single" w:sz="4" w:space="0" w:color="636266"/>
          <w:insideH w:val="single" w:sz="4" w:space="0" w:color="636266"/>
          <w:insideV w:val="single" w:sz="4" w:space="0" w:color="636266"/>
        </w:tblBorders>
        <w:tblLayout w:type="fixed"/>
        <w:tblLook w:val="04A0" w:firstRow="1" w:lastRow="0" w:firstColumn="1" w:lastColumn="0" w:noHBand="0" w:noVBand="1"/>
      </w:tblPr>
      <w:tblGrid>
        <w:gridCol w:w="2098"/>
        <w:gridCol w:w="6746"/>
        <w:gridCol w:w="511"/>
      </w:tblGrid>
      <w:tr w:rsidR="00402794" w:rsidRPr="00776AA5" w14:paraId="1AF413EE" w14:textId="77777777" w:rsidTr="00D6707B">
        <w:trPr>
          <w:trHeight w:val="210"/>
          <w:jc w:val="left"/>
        </w:trPr>
        <w:tc>
          <w:tcPr>
            <w:tcW w:w="2098" w:type="dxa"/>
            <w:tcBorders>
              <w:bottom w:val="single" w:sz="4" w:space="0" w:color="636266"/>
            </w:tcBorders>
            <w:vAlign w:val="top"/>
          </w:tcPr>
          <w:p w14:paraId="21923B2A" w14:textId="3F691EEB" w:rsidR="00402794" w:rsidRDefault="003B39A3" w:rsidP="00525A62">
            <w:pPr>
              <w:jc w:val="left"/>
              <w:rPr>
                <w:b/>
                <w:sz w:val="36"/>
                <w:szCs w:val="36"/>
              </w:rPr>
            </w:pPr>
            <w:sdt>
              <w:sdtPr>
                <w:rPr>
                  <w:b/>
                  <w:sz w:val="36"/>
                  <w:szCs w:val="36"/>
                </w:rPr>
                <w:tag w:val="REFLD_X2_NACRTNO_1"/>
                <w:id w:val="86477884"/>
                <w:lock w:val="contentLocked"/>
                <w:placeholder>
                  <w:docPart w:val="B9BC79BA94C74F868E5EB16683E88D2E"/>
                </w:placeholder>
                <w:dataBinding w:xpath="/root[1]/REF_NACRTNO[1]" w:storeItemID="{9177839A-EDC8-4645-882C-B612DE091023}"/>
                <w:text/>
              </w:sdtPr>
              <w:sdtEndPr/>
              <w:sdtContent>
                <w:r w:rsidR="00B76BB4">
                  <w:rPr>
                    <w:b/>
                    <w:sz w:val="36"/>
                    <w:szCs w:val="36"/>
                  </w:rPr>
                  <w:t>3/1</w:t>
                </w:r>
              </w:sdtContent>
            </w:sdt>
            <w:r w:rsidR="00776AA5">
              <w:rPr>
                <w:b/>
                <w:sz w:val="36"/>
                <w:szCs w:val="36"/>
              </w:rPr>
              <w:t>.</w:t>
            </w:r>
            <w:r w:rsidR="00DA56B9">
              <w:rPr>
                <w:b/>
                <w:sz w:val="36"/>
                <w:szCs w:val="36"/>
              </w:rPr>
              <w:t>3</w:t>
            </w:r>
          </w:p>
          <w:p w14:paraId="16467E21" w14:textId="669C9F25" w:rsidR="00DA56B9" w:rsidRPr="00776AA5" w:rsidRDefault="00DA56B9" w:rsidP="00525A62">
            <w:pPr>
              <w:jc w:val="left"/>
              <w:rPr>
                <w:b/>
                <w:sz w:val="36"/>
                <w:szCs w:val="36"/>
              </w:rPr>
            </w:pPr>
          </w:p>
        </w:tc>
        <w:tc>
          <w:tcPr>
            <w:tcW w:w="7257" w:type="dxa"/>
            <w:gridSpan w:val="2"/>
            <w:tcBorders>
              <w:bottom w:val="single" w:sz="4" w:space="0" w:color="636266"/>
            </w:tcBorders>
            <w:vAlign w:val="top"/>
          </w:tcPr>
          <w:p w14:paraId="296175E1" w14:textId="65083CDF" w:rsidR="00402794" w:rsidRPr="00776AA5" w:rsidRDefault="00776AA5" w:rsidP="000A1146">
            <w:pPr>
              <w:jc w:val="left"/>
              <w:rPr>
                <w:b/>
                <w:sz w:val="36"/>
                <w:szCs w:val="36"/>
              </w:rPr>
            </w:pPr>
            <w:r w:rsidRPr="00776AA5">
              <w:rPr>
                <w:b/>
                <w:sz w:val="36"/>
                <w:szCs w:val="36"/>
              </w:rPr>
              <w:t xml:space="preserve">Kazalo vsebine </w:t>
            </w:r>
            <w:r w:rsidR="004702ED">
              <w:rPr>
                <w:b/>
                <w:sz w:val="36"/>
                <w:szCs w:val="36"/>
              </w:rPr>
              <w:t xml:space="preserve">načrta </w:t>
            </w:r>
            <w:sdt>
              <w:sdtPr>
                <w:rPr>
                  <w:b/>
                  <w:sz w:val="36"/>
                  <w:szCs w:val="36"/>
                </w:rPr>
                <w:tag w:val="REFLD_X2_NACRT_1"/>
                <w:id w:val="86477895"/>
                <w:lock w:val="contentLocked"/>
                <w:placeholder>
                  <w:docPart w:val="C91B1500C28C4CB290B846A58E51F13D"/>
                </w:placeholder>
                <w:dataBinding w:xpath="/root[1]/REF_NACRT[1]" w:storeItemID="{9177839A-EDC8-4645-882C-B612DE091023}"/>
                <w:text w:multiLine="1"/>
              </w:sdtPr>
              <w:sdtEndPr/>
              <w:sdtContent>
                <w:r w:rsidR="00B76BB4">
                  <w:rPr>
                    <w:b/>
                    <w:sz w:val="36"/>
                    <w:szCs w:val="36"/>
                  </w:rPr>
                  <w:t xml:space="preserve">gradbenih konstrukcij </w:t>
                </w:r>
              </w:sdtContent>
            </w:sdt>
            <w:r w:rsidR="00190AE2">
              <w:rPr>
                <w:b/>
                <w:sz w:val="36"/>
                <w:szCs w:val="36"/>
              </w:rPr>
              <w:t xml:space="preserve"> št. </w:t>
            </w:r>
            <w:sdt>
              <w:sdtPr>
                <w:rPr>
                  <w:b/>
                  <w:sz w:val="36"/>
                  <w:szCs w:val="36"/>
                </w:rPr>
                <w:tag w:val="REFLD_X2_NACRT_ST_1"/>
                <w:id w:val="86477886"/>
                <w:lock w:val="contentLocked"/>
                <w:placeholder>
                  <w:docPart w:val="119712ECDEC143159169446C68D683CE"/>
                </w:placeholder>
                <w:dataBinding w:xpath="/root[1]/REF_NACRT_ST[1]" w:storeItemID="{9177839A-EDC8-4645-882C-B612DE091023}"/>
                <w:text/>
              </w:sdtPr>
              <w:sdtEndPr/>
              <w:sdtContent>
                <w:r w:rsidR="00C35E96">
                  <w:rPr>
                    <w:b/>
                    <w:sz w:val="36"/>
                    <w:szCs w:val="36"/>
                  </w:rPr>
                  <w:t xml:space="preserve">351180138-G </w:t>
                </w:r>
              </w:sdtContent>
            </w:sdt>
          </w:p>
        </w:tc>
      </w:tr>
      <w:tr w:rsidR="00402794" w:rsidRPr="00776AA5" w14:paraId="06CEDC25" w14:textId="77777777" w:rsidTr="00D6707B">
        <w:trPr>
          <w:trHeight w:hRule="exact" w:val="510"/>
          <w:jc w:val="left"/>
        </w:trPr>
        <w:tc>
          <w:tcPr>
            <w:tcW w:w="2098" w:type="dxa"/>
            <w:tcBorders>
              <w:right w:val="nil"/>
            </w:tcBorders>
            <w:vAlign w:val="top"/>
          </w:tcPr>
          <w:p w14:paraId="20AD471D" w14:textId="77777777" w:rsidR="00402794" w:rsidRPr="00776AA5" w:rsidRDefault="00402794" w:rsidP="00191ED7">
            <w:pPr>
              <w:jc w:val="left"/>
            </w:pPr>
          </w:p>
        </w:tc>
        <w:tc>
          <w:tcPr>
            <w:tcW w:w="7257" w:type="dxa"/>
            <w:gridSpan w:val="2"/>
            <w:tcBorders>
              <w:left w:val="nil"/>
            </w:tcBorders>
            <w:vAlign w:val="top"/>
          </w:tcPr>
          <w:p w14:paraId="328DD91C" w14:textId="77777777" w:rsidR="00402794" w:rsidRPr="00776AA5" w:rsidRDefault="00402794" w:rsidP="00191ED7">
            <w:pPr>
              <w:jc w:val="left"/>
            </w:pPr>
          </w:p>
        </w:tc>
      </w:tr>
      <w:tr w:rsidR="00776AA5" w:rsidRPr="003C75ED" w14:paraId="5B1A9B7A" w14:textId="77777777" w:rsidTr="00D6707B">
        <w:trPr>
          <w:trHeight w:val="210"/>
          <w:jc w:val="left"/>
        </w:trPr>
        <w:tc>
          <w:tcPr>
            <w:tcW w:w="2098" w:type="dxa"/>
            <w:vAlign w:val="top"/>
          </w:tcPr>
          <w:p w14:paraId="48E02A2B" w14:textId="2CBCD744" w:rsidR="00776AA5" w:rsidRPr="00A9250B" w:rsidRDefault="003B39A3" w:rsidP="00525A62">
            <w:pPr>
              <w:jc w:val="left"/>
            </w:pPr>
            <w:sdt>
              <w:sdtPr>
                <w:rPr>
                  <w:color w:val="auto"/>
                </w:rPr>
                <w:tag w:val="REFLD_X2_NACRTNO_2"/>
                <w:id w:val="86477889"/>
                <w:placeholder>
                  <w:docPart w:val="BCC624C49AB045CFAB9F4138A4C6CE15"/>
                </w:placeholder>
                <w:dataBinding w:xpath="/root[1]/REF_NACRTNO[1]" w:storeItemID="{9177839A-EDC8-4645-882C-B612DE091023}"/>
                <w:text/>
              </w:sdtPr>
              <w:sdtEndPr/>
              <w:sdtContent>
                <w:r w:rsidR="00B76BB4">
                  <w:rPr>
                    <w:color w:val="auto"/>
                  </w:rPr>
                  <w:t>3/1</w:t>
                </w:r>
              </w:sdtContent>
            </w:sdt>
            <w:r w:rsidR="009D6D88" w:rsidRPr="00A9250B">
              <w:t>.1</w:t>
            </w:r>
          </w:p>
        </w:tc>
        <w:tc>
          <w:tcPr>
            <w:tcW w:w="7257" w:type="dxa"/>
            <w:gridSpan w:val="2"/>
            <w:vAlign w:val="top"/>
          </w:tcPr>
          <w:p w14:paraId="5ABE8C56" w14:textId="77777777" w:rsidR="00776AA5" w:rsidRPr="003C75ED" w:rsidRDefault="009D6D88" w:rsidP="00191ED7">
            <w:pPr>
              <w:jc w:val="left"/>
            </w:pPr>
            <w:r w:rsidRPr="009D6D88">
              <w:t>Naslovna stran s ključnimi podatki o načrtu</w:t>
            </w:r>
          </w:p>
        </w:tc>
      </w:tr>
      <w:tr w:rsidR="00402794" w:rsidRPr="003C75ED" w14:paraId="7723A77F" w14:textId="77777777" w:rsidTr="00D6707B">
        <w:trPr>
          <w:trHeight w:val="210"/>
          <w:jc w:val="left"/>
        </w:trPr>
        <w:tc>
          <w:tcPr>
            <w:tcW w:w="2098" w:type="dxa"/>
            <w:vAlign w:val="top"/>
          </w:tcPr>
          <w:p w14:paraId="26CB882A" w14:textId="7F793D79" w:rsidR="00402794" w:rsidRPr="00A9250B" w:rsidRDefault="003B39A3" w:rsidP="00525A62">
            <w:pPr>
              <w:jc w:val="left"/>
            </w:pPr>
            <w:sdt>
              <w:sdtPr>
                <w:tag w:val="REFLD_X2_NACRTNO_3"/>
                <w:id w:val="86477890"/>
                <w:placeholder>
                  <w:docPart w:val="FA9D5632559047F28D6C10A5E186AEF4"/>
                </w:placeholder>
                <w:dataBinding w:xpath="/root[1]/REF_NACRTNO[1]" w:storeItemID="{9177839A-EDC8-4645-882C-B612DE091023}"/>
                <w:text/>
              </w:sdtPr>
              <w:sdtEndPr/>
              <w:sdtContent>
                <w:r w:rsidR="00B76BB4">
                  <w:t>3/1</w:t>
                </w:r>
              </w:sdtContent>
            </w:sdt>
            <w:r w:rsidR="009D6D88" w:rsidRPr="00A9250B">
              <w:t>.2</w:t>
            </w:r>
          </w:p>
        </w:tc>
        <w:tc>
          <w:tcPr>
            <w:tcW w:w="7257" w:type="dxa"/>
            <w:gridSpan w:val="2"/>
            <w:vAlign w:val="top"/>
          </w:tcPr>
          <w:p w14:paraId="69337BDC" w14:textId="4123ADEE" w:rsidR="00402794" w:rsidRDefault="00DA56B9" w:rsidP="000A1146">
            <w:pPr>
              <w:jc w:val="left"/>
            </w:pPr>
            <w:r>
              <w:t>Seznam sodelavcev pri izdelavi načrta</w:t>
            </w:r>
          </w:p>
        </w:tc>
      </w:tr>
      <w:tr w:rsidR="00DA56B9" w:rsidRPr="003C75ED" w14:paraId="40183E8F" w14:textId="77777777" w:rsidTr="00DA56B9">
        <w:trPr>
          <w:trHeight w:val="210"/>
          <w:jc w:val="left"/>
        </w:trPr>
        <w:tc>
          <w:tcPr>
            <w:tcW w:w="2098" w:type="dxa"/>
            <w:vAlign w:val="top"/>
          </w:tcPr>
          <w:p w14:paraId="2DDDA7A7" w14:textId="26746B4B" w:rsidR="00DA56B9" w:rsidRPr="00A9250B" w:rsidRDefault="003B39A3" w:rsidP="00F057A3">
            <w:pPr>
              <w:jc w:val="left"/>
            </w:pPr>
            <w:sdt>
              <w:sdtPr>
                <w:tag w:val="REFLD_X2_NACRTNO_5"/>
                <w:id w:val="86477892"/>
                <w:placeholder>
                  <w:docPart w:val="4945F84ED28949DCBC7EDFA295F2A310"/>
                </w:placeholder>
                <w:dataBinding w:xpath="/root[1]/REF_NACRTNO[1]" w:storeItemID="{9177839A-EDC8-4645-882C-B612DE091023}"/>
                <w:text/>
              </w:sdtPr>
              <w:sdtEndPr/>
              <w:sdtContent>
                <w:r w:rsidR="00B76BB4">
                  <w:t>3/1</w:t>
                </w:r>
              </w:sdtContent>
            </w:sdt>
            <w:r w:rsidR="00DA56B9" w:rsidRPr="00A9250B">
              <w:t>.</w:t>
            </w:r>
            <w:r w:rsidR="00DA56B9">
              <w:t>3</w:t>
            </w:r>
          </w:p>
        </w:tc>
        <w:tc>
          <w:tcPr>
            <w:tcW w:w="6746" w:type="dxa"/>
            <w:tcBorders>
              <w:right w:val="nil"/>
            </w:tcBorders>
            <w:vAlign w:val="top"/>
          </w:tcPr>
          <w:p w14:paraId="2B757687" w14:textId="75FF377F" w:rsidR="00DA56B9" w:rsidRDefault="00DA56B9" w:rsidP="00191ED7">
            <w:pPr>
              <w:jc w:val="left"/>
            </w:pPr>
            <w:r>
              <w:t xml:space="preserve">Kazalo vsebine načrta </w:t>
            </w:r>
            <w:sdt>
              <w:sdtPr>
                <w:tag w:val="REFLD_X2_NACRT_2"/>
                <w:id w:val="86478020"/>
                <w:lock w:val="contentLocked"/>
                <w:placeholder>
                  <w:docPart w:val="C8D12DEA2ABF467B8037D1040C2558A0"/>
                </w:placeholder>
                <w:dataBinding w:xpath="/root[1]/REF_NACRT[1]" w:storeItemID="{9177839A-EDC8-4645-882C-B612DE091023}"/>
                <w:text w:multiLine="1"/>
              </w:sdtPr>
              <w:sdtEndPr/>
              <w:sdtContent>
                <w:r w:rsidR="00B76BB4">
                  <w:t xml:space="preserve">gradbenih konstrukcij </w:t>
                </w:r>
              </w:sdtContent>
            </w:sdt>
            <w:r>
              <w:t xml:space="preserve"> št. </w:t>
            </w:r>
            <w:sdt>
              <w:sdtPr>
                <w:tag w:val="REFLD_X2_NACRT_ST_2"/>
                <w:id w:val="86478018"/>
                <w:placeholder>
                  <w:docPart w:val="6AA4B257339A4EF5A9AF0E9955F520BD"/>
                </w:placeholder>
                <w:dataBinding w:xpath="/root[1]/REF_NACRT_ST[1]" w:storeItemID="{9177839A-EDC8-4645-882C-B612DE091023}"/>
                <w:text/>
              </w:sdtPr>
              <w:sdtEndPr/>
              <w:sdtContent>
                <w:r w:rsidR="00C35E96">
                  <w:t xml:space="preserve">351180138-G </w:t>
                </w:r>
              </w:sdtContent>
            </w:sdt>
          </w:p>
        </w:tc>
        <w:tc>
          <w:tcPr>
            <w:tcW w:w="511" w:type="dxa"/>
            <w:tcBorders>
              <w:left w:val="nil"/>
            </w:tcBorders>
            <w:textDirection w:val="btLr"/>
          </w:tcPr>
          <w:p w14:paraId="5450F01C" w14:textId="77777777" w:rsidR="00DA56B9" w:rsidRPr="00454A12" w:rsidRDefault="00DA56B9" w:rsidP="00454A12">
            <w:pPr>
              <w:jc w:val="center"/>
              <w:rPr>
                <w:b/>
              </w:rPr>
            </w:pPr>
          </w:p>
        </w:tc>
      </w:tr>
      <w:tr w:rsidR="00DA56B9" w:rsidRPr="003C75ED" w14:paraId="5F81FC90" w14:textId="77777777" w:rsidTr="00DA56B9">
        <w:trPr>
          <w:trHeight w:val="210"/>
          <w:jc w:val="left"/>
        </w:trPr>
        <w:tc>
          <w:tcPr>
            <w:tcW w:w="2098" w:type="dxa"/>
            <w:vAlign w:val="top"/>
          </w:tcPr>
          <w:p w14:paraId="7D24CC5C" w14:textId="1C919CDE" w:rsidR="00DA56B9" w:rsidRPr="00A9250B" w:rsidRDefault="003B39A3" w:rsidP="00525A62">
            <w:pPr>
              <w:jc w:val="left"/>
            </w:pPr>
            <w:sdt>
              <w:sdtPr>
                <w:tag w:val="REFLD_X2_NACRTNO_6"/>
                <w:id w:val="86477893"/>
                <w:placeholder>
                  <w:docPart w:val="3F9B89AF872E4910AA548D36DC755678"/>
                </w:placeholder>
                <w:dataBinding w:xpath="/root[1]/REF_NACRTNO[1]" w:storeItemID="{9177839A-EDC8-4645-882C-B612DE091023}"/>
                <w:text/>
              </w:sdtPr>
              <w:sdtEndPr/>
              <w:sdtContent>
                <w:r w:rsidR="00B76BB4">
                  <w:t>3/1</w:t>
                </w:r>
              </w:sdtContent>
            </w:sdt>
            <w:r w:rsidR="00DA56B9">
              <w:t>.4</w:t>
            </w:r>
          </w:p>
        </w:tc>
        <w:tc>
          <w:tcPr>
            <w:tcW w:w="6746" w:type="dxa"/>
            <w:tcBorders>
              <w:right w:val="nil"/>
            </w:tcBorders>
            <w:vAlign w:val="top"/>
          </w:tcPr>
          <w:p w14:paraId="07C0F284" w14:textId="275383D0" w:rsidR="00DA56B9" w:rsidRDefault="006A0AA6" w:rsidP="00191ED7">
            <w:pPr>
              <w:jc w:val="left"/>
            </w:pPr>
            <w:r w:rsidRPr="009D6D88">
              <w:t>Tehnično poročilo</w:t>
            </w:r>
          </w:p>
        </w:tc>
        <w:tc>
          <w:tcPr>
            <w:tcW w:w="511" w:type="dxa"/>
            <w:tcBorders>
              <w:left w:val="nil"/>
            </w:tcBorders>
            <w:textDirection w:val="btLr"/>
          </w:tcPr>
          <w:p w14:paraId="102466A2" w14:textId="77777777" w:rsidR="00DA56B9" w:rsidRPr="00454A12" w:rsidRDefault="00DA56B9" w:rsidP="00454A12">
            <w:pPr>
              <w:jc w:val="center"/>
              <w:rPr>
                <w:b/>
              </w:rPr>
            </w:pPr>
          </w:p>
        </w:tc>
      </w:tr>
      <w:tr w:rsidR="00DA56B9" w:rsidRPr="003C75ED" w14:paraId="4BD356A0" w14:textId="77777777" w:rsidTr="00DA56B9">
        <w:trPr>
          <w:trHeight w:val="210"/>
          <w:jc w:val="left"/>
        </w:trPr>
        <w:tc>
          <w:tcPr>
            <w:tcW w:w="2098" w:type="dxa"/>
            <w:vAlign w:val="top"/>
          </w:tcPr>
          <w:p w14:paraId="440A6AD7" w14:textId="27914AE9" w:rsidR="00DA56B9" w:rsidRDefault="003B39A3" w:rsidP="00525A62">
            <w:pPr>
              <w:jc w:val="left"/>
            </w:pPr>
            <w:sdt>
              <w:sdtPr>
                <w:tag w:val="REFLD_X2_NACRTNO_6"/>
                <w:id w:val="630057675"/>
                <w:placeholder>
                  <w:docPart w:val="2DB22639AFDB4C45A2FAF627FD3D1251"/>
                </w:placeholder>
                <w:dataBinding w:xpath="/root[1]/REF_NACRTNO[1]" w:storeItemID="{9177839A-EDC8-4645-882C-B612DE091023}"/>
                <w:text/>
              </w:sdtPr>
              <w:sdtEndPr/>
              <w:sdtContent>
                <w:r w:rsidR="00B76BB4">
                  <w:t>3/1</w:t>
                </w:r>
              </w:sdtContent>
            </w:sdt>
            <w:r w:rsidR="00DA56B9">
              <w:t>.5</w:t>
            </w:r>
          </w:p>
        </w:tc>
        <w:tc>
          <w:tcPr>
            <w:tcW w:w="6746" w:type="dxa"/>
            <w:tcBorders>
              <w:right w:val="nil"/>
            </w:tcBorders>
            <w:vAlign w:val="top"/>
          </w:tcPr>
          <w:p w14:paraId="5EB1845C" w14:textId="6FF36048" w:rsidR="00DA56B9" w:rsidRDefault="006A0AA6" w:rsidP="006A0AA6">
            <w:pPr>
              <w:jc w:val="left"/>
            </w:pPr>
            <w:r>
              <w:t xml:space="preserve">Statično </w:t>
            </w:r>
            <w:r w:rsidR="00DA56B9" w:rsidRPr="009D6D88">
              <w:t>poročilo</w:t>
            </w:r>
          </w:p>
        </w:tc>
        <w:tc>
          <w:tcPr>
            <w:tcW w:w="511" w:type="dxa"/>
            <w:tcBorders>
              <w:left w:val="nil"/>
            </w:tcBorders>
            <w:textDirection w:val="btLr"/>
          </w:tcPr>
          <w:p w14:paraId="5B2F977C" w14:textId="77777777" w:rsidR="00DA56B9" w:rsidRPr="00454A12" w:rsidRDefault="00DA56B9" w:rsidP="00454A12">
            <w:pPr>
              <w:jc w:val="center"/>
              <w:rPr>
                <w:b/>
              </w:rPr>
            </w:pPr>
          </w:p>
        </w:tc>
      </w:tr>
      <w:tr w:rsidR="00F14FC4" w:rsidRPr="003C75ED" w14:paraId="73D98ACC" w14:textId="77777777" w:rsidTr="00DA56B9">
        <w:trPr>
          <w:trHeight w:val="210"/>
          <w:jc w:val="left"/>
        </w:trPr>
        <w:tc>
          <w:tcPr>
            <w:tcW w:w="2098" w:type="dxa"/>
            <w:vAlign w:val="top"/>
          </w:tcPr>
          <w:p w14:paraId="49314737" w14:textId="271C4FA3" w:rsidR="00F14FC4" w:rsidRDefault="003B39A3" w:rsidP="00F14FC4">
            <w:pPr>
              <w:jc w:val="left"/>
            </w:pPr>
            <w:sdt>
              <w:sdtPr>
                <w:tag w:val="REFLD_X2_NACRTNO_6"/>
                <w:id w:val="1837877594"/>
                <w:placeholder>
                  <w:docPart w:val="0CDFAFDE12B645DDB156878E6054F475"/>
                </w:placeholder>
                <w:dataBinding w:xpath="/root[1]/REF_NACRTNO[1]" w:storeItemID="{9177839A-EDC8-4645-882C-B612DE091023}"/>
                <w:text/>
              </w:sdtPr>
              <w:sdtEndPr/>
              <w:sdtContent>
                <w:r w:rsidR="00F14FC4">
                  <w:t>3/1</w:t>
                </w:r>
              </w:sdtContent>
            </w:sdt>
            <w:r w:rsidR="00F14FC4">
              <w:t>.6</w:t>
            </w:r>
          </w:p>
        </w:tc>
        <w:tc>
          <w:tcPr>
            <w:tcW w:w="6746" w:type="dxa"/>
            <w:tcBorders>
              <w:right w:val="nil"/>
            </w:tcBorders>
            <w:vAlign w:val="top"/>
          </w:tcPr>
          <w:p w14:paraId="0285F28F" w14:textId="052DEDC6" w:rsidR="00F14FC4" w:rsidRDefault="0037527E" w:rsidP="00F14FC4">
            <w:pPr>
              <w:jc w:val="left"/>
            </w:pPr>
            <w:r w:rsidRPr="0037527E">
              <w:t>Projektantski popis s predizmerami</w:t>
            </w:r>
          </w:p>
        </w:tc>
        <w:tc>
          <w:tcPr>
            <w:tcW w:w="511" w:type="dxa"/>
            <w:tcBorders>
              <w:left w:val="nil"/>
            </w:tcBorders>
            <w:textDirection w:val="btLr"/>
          </w:tcPr>
          <w:p w14:paraId="67B708CD" w14:textId="77777777" w:rsidR="00F14FC4" w:rsidRPr="00454A12" w:rsidRDefault="00F14FC4" w:rsidP="00F14FC4">
            <w:pPr>
              <w:jc w:val="center"/>
              <w:rPr>
                <w:b/>
              </w:rPr>
            </w:pPr>
          </w:p>
        </w:tc>
      </w:tr>
      <w:tr w:rsidR="00F14FC4" w:rsidRPr="003C75ED" w14:paraId="2DA320BE" w14:textId="77777777" w:rsidTr="00DA56B9">
        <w:trPr>
          <w:trHeight w:val="210"/>
          <w:jc w:val="left"/>
        </w:trPr>
        <w:tc>
          <w:tcPr>
            <w:tcW w:w="2098" w:type="dxa"/>
            <w:vAlign w:val="top"/>
          </w:tcPr>
          <w:p w14:paraId="6BC3A84C" w14:textId="0B520C8A" w:rsidR="00F14FC4" w:rsidRDefault="003B39A3" w:rsidP="00F14FC4">
            <w:pPr>
              <w:jc w:val="left"/>
            </w:pPr>
            <w:sdt>
              <w:sdtPr>
                <w:tag w:val="REFLD_X2_NACRTNO_6"/>
                <w:id w:val="-147366285"/>
                <w:placeholder>
                  <w:docPart w:val="5F08D628296245E0BC10FD7C8F9AD4B2"/>
                </w:placeholder>
                <w:dataBinding w:xpath="/root[1]/REF_NACRTNO[1]" w:storeItemID="{9177839A-EDC8-4645-882C-B612DE091023}"/>
                <w:text/>
              </w:sdtPr>
              <w:sdtEndPr/>
              <w:sdtContent>
                <w:r w:rsidR="00F14FC4">
                  <w:t>3/1</w:t>
                </w:r>
              </w:sdtContent>
            </w:sdt>
            <w:r w:rsidR="00F14FC4">
              <w:t>.7</w:t>
            </w:r>
          </w:p>
        </w:tc>
        <w:tc>
          <w:tcPr>
            <w:tcW w:w="6746" w:type="dxa"/>
            <w:tcBorders>
              <w:right w:val="nil"/>
            </w:tcBorders>
            <w:vAlign w:val="top"/>
          </w:tcPr>
          <w:p w14:paraId="4C1C67EA" w14:textId="5A8AD33D" w:rsidR="00F14FC4" w:rsidRDefault="00F14FC4" w:rsidP="00F14FC4">
            <w:pPr>
              <w:jc w:val="left"/>
            </w:pPr>
            <w:r>
              <w:t>Risbe</w:t>
            </w:r>
          </w:p>
        </w:tc>
        <w:tc>
          <w:tcPr>
            <w:tcW w:w="511" w:type="dxa"/>
            <w:tcBorders>
              <w:left w:val="nil"/>
            </w:tcBorders>
            <w:textDirection w:val="btLr"/>
          </w:tcPr>
          <w:p w14:paraId="78CB6308" w14:textId="77777777" w:rsidR="00F14FC4" w:rsidRPr="00454A12" w:rsidRDefault="00F14FC4" w:rsidP="00F14FC4">
            <w:pPr>
              <w:jc w:val="center"/>
              <w:rPr>
                <w:b/>
              </w:rPr>
            </w:pPr>
          </w:p>
        </w:tc>
      </w:tr>
    </w:tbl>
    <w:p w14:paraId="388656FB" w14:textId="77777777" w:rsidR="00657E2F" w:rsidRDefault="00657E2F">
      <w:pPr>
        <w:jc w:val="left"/>
      </w:pPr>
      <w:r>
        <w:br w:type="page"/>
      </w:r>
    </w:p>
    <w:tbl>
      <w:tblPr>
        <w:tblStyle w:val="EleaiC-Enostavnatabela"/>
        <w:tblpPr w:vertAnchor="page" w:tblpXSpec="center" w:tblpY="2269"/>
        <w:tblOverlap w:val="never"/>
        <w:tblW w:w="9355" w:type="dxa"/>
        <w:jc w:val="left"/>
        <w:tblBorders>
          <w:top w:val="single" w:sz="4" w:space="0" w:color="636266"/>
          <w:bottom w:val="single" w:sz="4" w:space="0" w:color="636266"/>
          <w:insideH w:val="single" w:sz="4" w:space="0" w:color="636266"/>
          <w:insideV w:val="single" w:sz="4" w:space="0" w:color="636266"/>
        </w:tblBorders>
        <w:tblLayout w:type="fixed"/>
        <w:tblLook w:val="04A0" w:firstRow="1" w:lastRow="0" w:firstColumn="1" w:lastColumn="0" w:noHBand="0" w:noVBand="1"/>
      </w:tblPr>
      <w:tblGrid>
        <w:gridCol w:w="2098"/>
        <w:gridCol w:w="7257"/>
      </w:tblGrid>
      <w:tr w:rsidR="006A0AA6" w:rsidRPr="003C75ED" w14:paraId="139CC91A" w14:textId="77777777" w:rsidTr="00223C78">
        <w:trPr>
          <w:trHeight w:val="210"/>
          <w:jc w:val="left"/>
        </w:trPr>
        <w:tc>
          <w:tcPr>
            <w:tcW w:w="2098" w:type="dxa"/>
            <w:tcBorders>
              <w:bottom w:val="single" w:sz="4" w:space="0" w:color="636266"/>
            </w:tcBorders>
            <w:vAlign w:val="top"/>
          </w:tcPr>
          <w:p w14:paraId="399D0DEF" w14:textId="6B2F35BF" w:rsidR="006A0AA6" w:rsidRPr="00191ED7" w:rsidRDefault="003B39A3" w:rsidP="00223C78">
            <w:pPr>
              <w:jc w:val="left"/>
              <w:rPr>
                <w:b/>
                <w:sz w:val="36"/>
                <w:szCs w:val="36"/>
              </w:rPr>
            </w:pPr>
            <w:sdt>
              <w:sdtPr>
                <w:rPr>
                  <w:b/>
                  <w:color w:val="auto"/>
                  <w:sz w:val="36"/>
                  <w:szCs w:val="36"/>
                </w:rPr>
                <w:tag w:val="REFLD_X4_NACRTNO"/>
                <w:id w:val="445278691"/>
                <w:lock w:val="contentLocked"/>
                <w:placeholder>
                  <w:docPart w:val="9E488C8229EA4E2A91FE07EEDDBCF19F"/>
                </w:placeholder>
                <w:dataBinding w:xpath="/root[1]/REF_NACRTNO[1]" w:storeItemID="{9177839A-EDC8-4645-882C-B612DE091023}"/>
                <w:text/>
              </w:sdtPr>
              <w:sdtEndPr>
                <w:rPr>
                  <w:color w:val="000000"/>
                </w:rPr>
              </w:sdtEndPr>
              <w:sdtContent>
                <w:r w:rsidR="00B76BB4">
                  <w:rPr>
                    <w:b/>
                    <w:color w:val="auto"/>
                    <w:sz w:val="36"/>
                    <w:szCs w:val="36"/>
                  </w:rPr>
                  <w:t>3/1</w:t>
                </w:r>
              </w:sdtContent>
            </w:sdt>
            <w:r w:rsidR="006A0AA6">
              <w:rPr>
                <w:b/>
                <w:sz w:val="36"/>
                <w:szCs w:val="36"/>
              </w:rPr>
              <w:t>.4</w:t>
            </w:r>
          </w:p>
        </w:tc>
        <w:tc>
          <w:tcPr>
            <w:tcW w:w="7257" w:type="dxa"/>
            <w:tcBorders>
              <w:bottom w:val="single" w:sz="4" w:space="0" w:color="636266"/>
            </w:tcBorders>
            <w:vAlign w:val="top"/>
          </w:tcPr>
          <w:p w14:paraId="592C4D42" w14:textId="77777777" w:rsidR="006A0AA6" w:rsidRPr="00191ED7" w:rsidRDefault="006A0AA6" w:rsidP="00223C78">
            <w:pPr>
              <w:jc w:val="lef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Tehnično poročilo</w:t>
            </w:r>
          </w:p>
        </w:tc>
      </w:tr>
      <w:tr w:rsidR="006A0AA6" w:rsidRPr="00191ED7" w14:paraId="460F8729" w14:textId="77777777" w:rsidTr="00223C78">
        <w:trPr>
          <w:trHeight w:hRule="exact" w:val="510"/>
          <w:jc w:val="left"/>
        </w:trPr>
        <w:tc>
          <w:tcPr>
            <w:tcW w:w="2098" w:type="dxa"/>
            <w:tcBorders>
              <w:bottom w:val="nil"/>
              <w:right w:val="nil"/>
            </w:tcBorders>
            <w:vAlign w:val="top"/>
          </w:tcPr>
          <w:p w14:paraId="00DBA20C" w14:textId="77777777" w:rsidR="006A0AA6" w:rsidRPr="00191ED7" w:rsidRDefault="006A0AA6" w:rsidP="00223C78">
            <w:pPr>
              <w:jc w:val="left"/>
            </w:pPr>
          </w:p>
        </w:tc>
        <w:tc>
          <w:tcPr>
            <w:tcW w:w="7257" w:type="dxa"/>
            <w:tcBorders>
              <w:left w:val="nil"/>
              <w:bottom w:val="nil"/>
            </w:tcBorders>
            <w:vAlign w:val="top"/>
          </w:tcPr>
          <w:p w14:paraId="04E4514C" w14:textId="77777777" w:rsidR="006A0AA6" w:rsidRPr="00191ED7" w:rsidRDefault="006A0AA6" w:rsidP="00223C78">
            <w:pPr>
              <w:jc w:val="left"/>
            </w:pPr>
          </w:p>
        </w:tc>
      </w:tr>
      <w:tr w:rsidR="006A0AA6" w:rsidRPr="003C75ED" w14:paraId="595BD5E6" w14:textId="77777777" w:rsidTr="00223C78">
        <w:trPr>
          <w:trHeight w:val="210"/>
          <w:jc w:val="left"/>
        </w:trPr>
        <w:tc>
          <w:tcPr>
            <w:tcW w:w="2098" w:type="dxa"/>
            <w:tcBorders>
              <w:top w:val="nil"/>
              <w:bottom w:val="nil"/>
              <w:right w:val="nil"/>
            </w:tcBorders>
            <w:vAlign w:val="top"/>
          </w:tcPr>
          <w:p w14:paraId="5CC0F7DB" w14:textId="77777777" w:rsidR="006A0AA6" w:rsidRPr="004702ED" w:rsidRDefault="006A0AA6" w:rsidP="00223C78">
            <w:pPr>
              <w:jc w:val="left"/>
            </w:pPr>
          </w:p>
        </w:tc>
        <w:tc>
          <w:tcPr>
            <w:tcW w:w="7257" w:type="dxa"/>
            <w:tcBorders>
              <w:top w:val="nil"/>
              <w:left w:val="nil"/>
              <w:bottom w:val="nil"/>
            </w:tcBorders>
            <w:vAlign w:val="top"/>
          </w:tcPr>
          <w:p w14:paraId="71F183D7" w14:textId="77777777" w:rsidR="006A0AA6" w:rsidRPr="003C75ED" w:rsidRDefault="006A0AA6" w:rsidP="00223C78">
            <w:pPr>
              <w:jc w:val="left"/>
            </w:pPr>
          </w:p>
        </w:tc>
      </w:tr>
    </w:tbl>
    <w:p w14:paraId="14C3A7EA" w14:textId="77777777" w:rsidR="004702ED" w:rsidRDefault="004702ED" w:rsidP="004702ED">
      <w:pPr>
        <w:pageBreakBefore/>
      </w:pPr>
    </w:p>
    <w:tbl>
      <w:tblPr>
        <w:tblStyle w:val="EleaiC-Enostavnatabela"/>
        <w:tblpPr w:vertAnchor="page" w:tblpXSpec="center" w:tblpY="2269"/>
        <w:tblOverlap w:val="never"/>
        <w:tblW w:w="9355" w:type="dxa"/>
        <w:jc w:val="left"/>
        <w:tblBorders>
          <w:top w:val="single" w:sz="4" w:space="0" w:color="636266"/>
          <w:bottom w:val="single" w:sz="4" w:space="0" w:color="636266"/>
          <w:insideH w:val="single" w:sz="4" w:space="0" w:color="636266"/>
          <w:insideV w:val="single" w:sz="4" w:space="0" w:color="636266"/>
        </w:tblBorders>
        <w:tblLayout w:type="fixed"/>
        <w:tblLook w:val="04A0" w:firstRow="1" w:lastRow="0" w:firstColumn="1" w:lastColumn="0" w:noHBand="0" w:noVBand="1"/>
      </w:tblPr>
      <w:tblGrid>
        <w:gridCol w:w="2098"/>
        <w:gridCol w:w="7257"/>
      </w:tblGrid>
      <w:tr w:rsidR="004702ED" w:rsidRPr="003C75ED" w14:paraId="5E33A13B" w14:textId="77777777" w:rsidTr="00E322DD">
        <w:trPr>
          <w:trHeight w:val="210"/>
          <w:jc w:val="left"/>
        </w:trPr>
        <w:tc>
          <w:tcPr>
            <w:tcW w:w="2098" w:type="dxa"/>
            <w:tcBorders>
              <w:bottom w:val="single" w:sz="4" w:space="0" w:color="636266"/>
            </w:tcBorders>
            <w:vAlign w:val="top"/>
          </w:tcPr>
          <w:p w14:paraId="310D6F7C" w14:textId="0FE51689" w:rsidR="004702ED" w:rsidRPr="00191ED7" w:rsidRDefault="003B39A3" w:rsidP="00F057A3">
            <w:pPr>
              <w:jc w:val="left"/>
              <w:rPr>
                <w:b/>
                <w:sz w:val="36"/>
                <w:szCs w:val="36"/>
              </w:rPr>
            </w:pPr>
            <w:sdt>
              <w:sdtPr>
                <w:rPr>
                  <w:b/>
                  <w:color w:val="auto"/>
                  <w:sz w:val="36"/>
                  <w:szCs w:val="36"/>
                </w:rPr>
                <w:tag w:val="REFLD_X4_NACRTNO"/>
                <w:id w:val="86478232"/>
                <w:lock w:val="contentLocked"/>
                <w:placeholder>
                  <w:docPart w:val="EA75154DA25147D491F3F61E4F9AE042"/>
                </w:placeholder>
                <w:dataBinding w:xpath="/root[1]/REF_NACRTNO[1]" w:storeItemID="{9177839A-EDC8-4645-882C-B612DE091023}"/>
                <w:text/>
              </w:sdtPr>
              <w:sdtEndPr>
                <w:rPr>
                  <w:color w:val="000000"/>
                </w:rPr>
              </w:sdtEndPr>
              <w:sdtContent>
                <w:r w:rsidR="00B76BB4">
                  <w:rPr>
                    <w:b/>
                    <w:color w:val="auto"/>
                    <w:sz w:val="36"/>
                    <w:szCs w:val="36"/>
                  </w:rPr>
                  <w:t>3/1</w:t>
                </w:r>
              </w:sdtContent>
            </w:sdt>
            <w:r w:rsidR="004702ED">
              <w:rPr>
                <w:b/>
                <w:sz w:val="36"/>
                <w:szCs w:val="36"/>
              </w:rPr>
              <w:t>.</w:t>
            </w:r>
            <w:r w:rsidR="00DA56B9">
              <w:rPr>
                <w:b/>
                <w:sz w:val="36"/>
                <w:szCs w:val="36"/>
              </w:rPr>
              <w:t>5</w:t>
            </w:r>
          </w:p>
        </w:tc>
        <w:tc>
          <w:tcPr>
            <w:tcW w:w="7257" w:type="dxa"/>
            <w:tcBorders>
              <w:bottom w:val="single" w:sz="4" w:space="0" w:color="636266"/>
            </w:tcBorders>
            <w:vAlign w:val="top"/>
          </w:tcPr>
          <w:p w14:paraId="6B7AB9B7" w14:textId="6628783D" w:rsidR="004702ED" w:rsidRPr="00191ED7" w:rsidRDefault="006A0AA6" w:rsidP="00873D46">
            <w:pPr>
              <w:jc w:val="lef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Statično</w:t>
            </w:r>
            <w:r w:rsidR="004702ED">
              <w:rPr>
                <w:b/>
                <w:sz w:val="36"/>
                <w:szCs w:val="36"/>
              </w:rPr>
              <w:t xml:space="preserve"> poročilo</w:t>
            </w:r>
          </w:p>
        </w:tc>
      </w:tr>
      <w:tr w:rsidR="004702ED" w:rsidRPr="00191ED7" w14:paraId="5539A4B1" w14:textId="77777777" w:rsidTr="00E322DD">
        <w:trPr>
          <w:trHeight w:hRule="exact" w:val="510"/>
          <w:jc w:val="left"/>
        </w:trPr>
        <w:tc>
          <w:tcPr>
            <w:tcW w:w="2098" w:type="dxa"/>
            <w:tcBorders>
              <w:bottom w:val="nil"/>
              <w:right w:val="nil"/>
            </w:tcBorders>
            <w:vAlign w:val="top"/>
          </w:tcPr>
          <w:p w14:paraId="7DBD4918" w14:textId="77777777" w:rsidR="004702ED" w:rsidRPr="00191ED7" w:rsidRDefault="004702ED" w:rsidP="00873D46">
            <w:pPr>
              <w:jc w:val="left"/>
            </w:pPr>
          </w:p>
        </w:tc>
        <w:tc>
          <w:tcPr>
            <w:tcW w:w="7257" w:type="dxa"/>
            <w:tcBorders>
              <w:left w:val="nil"/>
              <w:bottom w:val="nil"/>
            </w:tcBorders>
            <w:vAlign w:val="top"/>
          </w:tcPr>
          <w:p w14:paraId="61AA16CD" w14:textId="77777777" w:rsidR="004702ED" w:rsidRPr="00191ED7" w:rsidRDefault="004702ED" w:rsidP="00873D46">
            <w:pPr>
              <w:jc w:val="left"/>
            </w:pPr>
          </w:p>
        </w:tc>
      </w:tr>
      <w:tr w:rsidR="004702ED" w:rsidRPr="003C75ED" w14:paraId="2C10C451" w14:textId="77777777" w:rsidTr="00E322DD">
        <w:trPr>
          <w:trHeight w:val="210"/>
          <w:jc w:val="left"/>
        </w:trPr>
        <w:tc>
          <w:tcPr>
            <w:tcW w:w="2098" w:type="dxa"/>
            <w:tcBorders>
              <w:top w:val="nil"/>
              <w:bottom w:val="nil"/>
              <w:right w:val="nil"/>
            </w:tcBorders>
            <w:vAlign w:val="top"/>
          </w:tcPr>
          <w:p w14:paraId="1F6FFB8F" w14:textId="77777777" w:rsidR="004702ED" w:rsidRPr="004702ED" w:rsidRDefault="004702ED" w:rsidP="00873D46">
            <w:pPr>
              <w:jc w:val="left"/>
            </w:pPr>
          </w:p>
        </w:tc>
        <w:tc>
          <w:tcPr>
            <w:tcW w:w="7257" w:type="dxa"/>
            <w:tcBorders>
              <w:top w:val="nil"/>
              <w:left w:val="nil"/>
              <w:bottom w:val="nil"/>
            </w:tcBorders>
            <w:vAlign w:val="top"/>
          </w:tcPr>
          <w:p w14:paraId="26126DF3" w14:textId="77777777" w:rsidR="004702ED" w:rsidRPr="003C75ED" w:rsidRDefault="004702ED" w:rsidP="00873D46">
            <w:pPr>
              <w:jc w:val="left"/>
            </w:pPr>
          </w:p>
        </w:tc>
      </w:tr>
    </w:tbl>
    <w:p w14:paraId="1A482461" w14:textId="77777777" w:rsidR="00191ED7" w:rsidRDefault="00191ED7" w:rsidP="00191ED7">
      <w:pPr>
        <w:pageBreakBefore/>
      </w:pPr>
    </w:p>
    <w:tbl>
      <w:tblPr>
        <w:tblStyle w:val="EleaiC-Enostavnatabela"/>
        <w:tblpPr w:vertAnchor="page" w:tblpXSpec="center" w:tblpY="2269"/>
        <w:tblOverlap w:val="never"/>
        <w:tblW w:w="9355" w:type="dxa"/>
        <w:jc w:val="left"/>
        <w:tblBorders>
          <w:top w:val="single" w:sz="4" w:space="0" w:color="636266"/>
          <w:bottom w:val="single" w:sz="4" w:space="0" w:color="636266"/>
          <w:insideH w:val="single" w:sz="4" w:space="0" w:color="636266"/>
          <w:insideV w:val="single" w:sz="4" w:space="0" w:color="636266"/>
        </w:tblBorders>
        <w:tblLayout w:type="fixed"/>
        <w:tblLook w:val="04A0" w:firstRow="1" w:lastRow="0" w:firstColumn="1" w:lastColumn="0" w:noHBand="0" w:noVBand="1"/>
      </w:tblPr>
      <w:tblGrid>
        <w:gridCol w:w="2098"/>
        <w:gridCol w:w="7257"/>
      </w:tblGrid>
      <w:tr w:rsidR="00C847EC" w:rsidRPr="003C75ED" w14:paraId="2956D1BC" w14:textId="77777777" w:rsidTr="00F7121C">
        <w:trPr>
          <w:trHeight w:val="210"/>
          <w:jc w:val="left"/>
        </w:trPr>
        <w:tc>
          <w:tcPr>
            <w:tcW w:w="2098" w:type="dxa"/>
            <w:tcBorders>
              <w:bottom w:val="single" w:sz="4" w:space="0" w:color="636266"/>
            </w:tcBorders>
            <w:vAlign w:val="top"/>
          </w:tcPr>
          <w:p w14:paraId="34E62270" w14:textId="48BD983A" w:rsidR="00C847EC" w:rsidRPr="00191ED7" w:rsidRDefault="003B39A3" w:rsidP="00F7121C">
            <w:pPr>
              <w:jc w:val="left"/>
              <w:rPr>
                <w:b/>
                <w:sz w:val="36"/>
                <w:szCs w:val="36"/>
              </w:rPr>
            </w:pPr>
            <w:sdt>
              <w:sdtPr>
                <w:rPr>
                  <w:b/>
                  <w:color w:val="auto"/>
                  <w:sz w:val="36"/>
                  <w:szCs w:val="36"/>
                </w:rPr>
                <w:tag w:val="REFLD_X4_NACRTNO"/>
                <w:id w:val="-418253501"/>
                <w:lock w:val="contentLocked"/>
                <w:placeholder>
                  <w:docPart w:val="AA378A638F0540EFBACD9DABD5451ACF"/>
                </w:placeholder>
                <w:dataBinding w:xpath="/root[1]/REF_NACRTNO[1]" w:storeItemID="{9177839A-EDC8-4645-882C-B612DE091023}"/>
                <w:text/>
              </w:sdtPr>
              <w:sdtEndPr>
                <w:rPr>
                  <w:color w:val="000000"/>
                </w:rPr>
              </w:sdtEndPr>
              <w:sdtContent>
                <w:r w:rsidR="00C847EC">
                  <w:rPr>
                    <w:b/>
                    <w:color w:val="auto"/>
                    <w:sz w:val="36"/>
                    <w:szCs w:val="36"/>
                  </w:rPr>
                  <w:t>3/1</w:t>
                </w:r>
              </w:sdtContent>
            </w:sdt>
            <w:r w:rsidR="00C847EC">
              <w:rPr>
                <w:b/>
                <w:sz w:val="36"/>
                <w:szCs w:val="36"/>
              </w:rPr>
              <w:t>.6</w:t>
            </w:r>
          </w:p>
        </w:tc>
        <w:tc>
          <w:tcPr>
            <w:tcW w:w="7257" w:type="dxa"/>
            <w:tcBorders>
              <w:bottom w:val="single" w:sz="4" w:space="0" w:color="636266"/>
            </w:tcBorders>
            <w:vAlign w:val="top"/>
          </w:tcPr>
          <w:p w14:paraId="7BC40092" w14:textId="185D83F8" w:rsidR="00C847EC" w:rsidRPr="00191ED7" w:rsidRDefault="00ED05B8" w:rsidP="003E5F0C">
            <w:pPr>
              <w:jc w:val="lef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Projektantski popis s predizmerami</w:t>
            </w:r>
          </w:p>
        </w:tc>
      </w:tr>
      <w:tr w:rsidR="00C847EC" w:rsidRPr="00191ED7" w14:paraId="683D37D7" w14:textId="77777777" w:rsidTr="00F7121C">
        <w:trPr>
          <w:trHeight w:hRule="exact" w:val="510"/>
          <w:jc w:val="left"/>
        </w:trPr>
        <w:tc>
          <w:tcPr>
            <w:tcW w:w="2098" w:type="dxa"/>
            <w:tcBorders>
              <w:bottom w:val="nil"/>
              <w:right w:val="nil"/>
            </w:tcBorders>
            <w:vAlign w:val="top"/>
          </w:tcPr>
          <w:p w14:paraId="02B8D3F8" w14:textId="77777777" w:rsidR="00C847EC" w:rsidRPr="00191ED7" w:rsidRDefault="00C847EC" w:rsidP="00F7121C">
            <w:pPr>
              <w:jc w:val="left"/>
            </w:pPr>
          </w:p>
        </w:tc>
        <w:tc>
          <w:tcPr>
            <w:tcW w:w="7257" w:type="dxa"/>
            <w:tcBorders>
              <w:left w:val="nil"/>
              <w:bottom w:val="nil"/>
            </w:tcBorders>
            <w:vAlign w:val="top"/>
          </w:tcPr>
          <w:p w14:paraId="07A88D31" w14:textId="77777777" w:rsidR="00C847EC" w:rsidRPr="00191ED7" w:rsidRDefault="00C847EC" w:rsidP="00F7121C">
            <w:pPr>
              <w:jc w:val="left"/>
            </w:pPr>
          </w:p>
        </w:tc>
      </w:tr>
      <w:tr w:rsidR="00C847EC" w:rsidRPr="003C75ED" w14:paraId="64672292" w14:textId="77777777" w:rsidTr="00F7121C">
        <w:trPr>
          <w:trHeight w:val="210"/>
          <w:jc w:val="left"/>
        </w:trPr>
        <w:tc>
          <w:tcPr>
            <w:tcW w:w="2098" w:type="dxa"/>
            <w:tcBorders>
              <w:top w:val="nil"/>
              <w:bottom w:val="nil"/>
              <w:right w:val="nil"/>
            </w:tcBorders>
            <w:vAlign w:val="top"/>
          </w:tcPr>
          <w:p w14:paraId="0F9415EE" w14:textId="77777777" w:rsidR="00C847EC" w:rsidRPr="004702ED" w:rsidRDefault="00C847EC" w:rsidP="00F7121C">
            <w:pPr>
              <w:jc w:val="left"/>
            </w:pPr>
          </w:p>
        </w:tc>
        <w:tc>
          <w:tcPr>
            <w:tcW w:w="7257" w:type="dxa"/>
            <w:tcBorders>
              <w:top w:val="nil"/>
              <w:left w:val="nil"/>
              <w:bottom w:val="nil"/>
            </w:tcBorders>
            <w:vAlign w:val="top"/>
          </w:tcPr>
          <w:p w14:paraId="3F1A060E" w14:textId="77777777" w:rsidR="00C847EC" w:rsidRPr="003C75ED" w:rsidRDefault="00C847EC" w:rsidP="00F7121C">
            <w:pPr>
              <w:jc w:val="left"/>
            </w:pPr>
          </w:p>
        </w:tc>
      </w:tr>
    </w:tbl>
    <w:p w14:paraId="63EC190A" w14:textId="77777777" w:rsidR="00C847EC" w:rsidRDefault="00C847EC" w:rsidP="00191ED7">
      <w:pPr>
        <w:pageBreakBefore/>
      </w:pPr>
    </w:p>
    <w:tbl>
      <w:tblPr>
        <w:tblStyle w:val="EleaiC-Enostavnatabela"/>
        <w:tblpPr w:vertAnchor="page" w:tblpXSpec="center" w:tblpY="2269"/>
        <w:tblOverlap w:val="never"/>
        <w:tblW w:w="9355" w:type="dxa"/>
        <w:jc w:val="left"/>
        <w:tblBorders>
          <w:top w:val="single" w:sz="4" w:space="0" w:color="636266"/>
          <w:bottom w:val="single" w:sz="4" w:space="0" w:color="636266"/>
          <w:insideH w:val="single" w:sz="4" w:space="0" w:color="636266"/>
          <w:insideV w:val="single" w:sz="4" w:space="0" w:color="636266"/>
        </w:tblBorders>
        <w:tblLayout w:type="fixed"/>
        <w:tblLook w:val="04A0" w:firstRow="1" w:lastRow="0" w:firstColumn="1" w:lastColumn="0" w:noHBand="0" w:noVBand="1"/>
      </w:tblPr>
      <w:tblGrid>
        <w:gridCol w:w="2098"/>
        <w:gridCol w:w="5699"/>
        <w:gridCol w:w="1558"/>
      </w:tblGrid>
      <w:tr w:rsidR="00BD28F1" w:rsidRPr="003C75ED" w14:paraId="53D96F0D" w14:textId="77777777" w:rsidTr="00E322DD">
        <w:trPr>
          <w:trHeight w:val="210"/>
          <w:jc w:val="left"/>
        </w:trPr>
        <w:tc>
          <w:tcPr>
            <w:tcW w:w="2098" w:type="dxa"/>
            <w:tcBorders>
              <w:bottom w:val="single" w:sz="4" w:space="0" w:color="636266"/>
            </w:tcBorders>
            <w:vAlign w:val="top"/>
          </w:tcPr>
          <w:p w14:paraId="5CA8659E" w14:textId="212346DF" w:rsidR="00BD28F1" w:rsidRPr="00191ED7" w:rsidRDefault="003B39A3" w:rsidP="00525A62">
            <w:pPr>
              <w:jc w:val="left"/>
              <w:rPr>
                <w:b/>
                <w:sz w:val="36"/>
                <w:szCs w:val="36"/>
              </w:rPr>
            </w:pPr>
            <w:sdt>
              <w:sdtPr>
                <w:rPr>
                  <w:b/>
                  <w:sz w:val="36"/>
                  <w:szCs w:val="36"/>
                </w:rPr>
                <w:tag w:val="REFLD_X5_NACRTNO"/>
                <w:id w:val="86478233"/>
                <w:lock w:val="contentLocked"/>
                <w:placeholder>
                  <w:docPart w:val="F6AD6630B2954DF18E275A26394C67FA"/>
                </w:placeholder>
                <w:dataBinding w:xpath="/root[1]/REF_NACRTNO[1]" w:storeItemID="{9177839A-EDC8-4645-882C-B612DE091023}"/>
                <w:text/>
              </w:sdtPr>
              <w:sdtEndPr/>
              <w:sdtContent>
                <w:r w:rsidR="00B76BB4">
                  <w:rPr>
                    <w:b/>
                    <w:sz w:val="36"/>
                    <w:szCs w:val="36"/>
                  </w:rPr>
                  <w:t>3/1</w:t>
                </w:r>
              </w:sdtContent>
            </w:sdt>
            <w:r w:rsidR="00F057A3">
              <w:rPr>
                <w:b/>
                <w:sz w:val="36"/>
                <w:szCs w:val="36"/>
              </w:rPr>
              <w:t>.</w:t>
            </w:r>
            <w:r w:rsidR="00C847EC">
              <w:rPr>
                <w:b/>
                <w:sz w:val="36"/>
                <w:szCs w:val="36"/>
              </w:rPr>
              <w:t>7</w:t>
            </w:r>
          </w:p>
        </w:tc>
        <w:tc>
          <w:tcPr>
            <w:tcW w:w="7257" w:type="dxa"/>
            <w:gridSpan w:val="2"/>
            <w:tcBorders>
              <w:bottom w:val="single" w:sz="4" w:space="0" w:color="636266"/>
            </w:tcBorders>
            <w:vAlign w:val="top"/>
          </w:tcPr>
          <w:p w14:paraId="434F4A12" w14:textId="77777777" w:rsidR="00BD28F1" w:rsidRPr="00191ED7" w:rsidRDefault="00191ED7" w:rsidP="00191ED7">
            <w:pPr>
              <w:jc w:val="lef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Risbe</w:t>
            </w:r>
          </w:p>
        </w:tc>
      </w:tr>
      <w:tr w:rsidR="00BD28F1" w:rsidRPr="00191ED7" w14:paraId="7B49FD51" w14:textId="77777777" w:rsidTr="00E322DD">
        <w:trPr>
          <w:trHeight w:hRule="exact" w:val="510"/>
          <w:jc w:val="left"/>
        </w:trPr>
        <w:tc>
          <w:tcPr>
            <w:tcW w:w="2098" w:type="dxa"/>
            <w:tcBorders>
              <w:right w:val="nil"/>
            </w:tcBorders>
            <w:vAlign w:val="top"/>
          </w:tcPr>
          <w:p w14:paraId="57862FBF" w14:textId="77777777" w:rsidR="00BD28F1" w:rsidRPr="00191ED7" w:rsidRDefault="00BD28F1" w:rsidP="00191ED7">
            <w:pPr>
              <w:jc w:val="left"/>
            </w:pPr>
          </w:p>
        </w:tc>
        <w:tc>
          <w:tcPr>
            <w:tcW w:w="7257" w:type="dxa"/>
            <w:gridSpan w:val="2"/>
            <w:tcBorders>
              <w:left w:val="nil"/>
            </w:tcBorders>
            <w:vAlign w:val="top"/>
          </w:tcPr>
          <w:p w14:paraId="51E28D0D" w14:textId="77777777" w:rsidR="00BD28F1" w:rsidRPr="00191ED7" w:rsidRDefault="00BD28F1" w:rsidP="00191ED7">
            <w:pPr>
              <w:jc w:val="left"/>
            </w:pPr>
          </w:p>
        </w:tc>
      </w:tr>
      <w:tr w:rsidR="002B29A9" w:rsidRPr="00EC3885" w14:paraId="5A9D0422" w14:textId="77777777" w:rsidTr="00223C78">
        <w:trPr>
          <w:trHeight w:val="210"/>
          <w:jc w:val="left"/>
        </w:trPr>
        <w:tc>
          <w:tcPr>
            <w:tcW w:w="9355" w:type="dxa"/>
            <w:gridSpan w:val="3"/>
            <w:vAlign w:val="top"/>
          </w:tcPr>
          <w:p w14:paraId="013EA06C" w14:textId="70DC0364" w:rsidR="002B29A9" w:rsidRPr="007560D1" w:rsidRDefault="001766C8" w:rsidP="001766C8">
            <w:pPr>
              <w:jc w:val="left"/>
              <w:rPr>
                <w:b/>
                <w:color w:val="auto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SPLOŠNO</w:t>
            </w:r>
            <w:r w:rsidR="002B29A9" w:rsidRPr="007560D1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4E7B29" w:rsidRPr="00EC3885" w14:paraId="723C0AEA" w14:textId="77777777" w:rsidTr="00223C78">
        <w:trPr>
          <w:trHeight w:val="210"/>
          <w:jc w:val="left"/>
        </w:trPr>
        <w:tc>
          <w:tcPr>
            <w:tcW w:w="2098" w:type="dxa"/>
            <w:vAlign w:val="bottom"/>
          </w:tcPr>
          <w:p w14:paraId="3CC5F804" w14:textId="661665B0" w:rsidR="004E7B29" w:rsidRDefault="004E7B29" w:rsidP="004E7B29">
            <w:pPr>
              <w:jc w:val="left"/>
              <w:rPr>
                <w:color w:val="auto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DI.BR.0001</w:t>
            </w:r>
          </w:p>
        </w:tc>
        <w:tc>
          <w:tcPr>
            <w:tcW w:w="5699" w:type="dxa"/>
            <w:vAlign w:val="bottom"/>
          </w:tcPr>
          <w:p w14:paraId="11C88D3E" w14:textId="04480B73" w:rsidR="004E7B29" w:rsidRPr="000C1433" w:rsidRDefault="004E7B29" w:rsidP="004E7B29">
            <w:pPr>
              <w:jc w:val="left"/>
              <w:rPr>
                <w:color w:val="auto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Dispozicija</w:t>
            </w:r>
          </w:p>
        </w:tc>
        <w:tc>
          <w:tcPr>
            <w:tcW w:w="1558" w:type="dxa"/>
          </w:tcPr>
          <w:p w14:paraId="55DF4A8E" w14:textId="55FE9C70" w:rsidR="004E7B29" w:rsidRDefault="004E7B29" w:rsidP="004E7B29">
            <w:pPr>
              <w:jc w:val="right"/>
              <w:rPr>
                <w:color w:val="auto"/>
              </w:rPr>
            </w:pPr>
            <w:r>
              <w:rPr>
                <w:color w:val="auto"/>
              </w:rPr>
              <w:t>M 1:100, 50</w:t>
            </w:r>
          </w:p>
        </w:tc>
      </w:tr>
      <w:tr w:rsidR="004E7B29" w:rsidRPr="00EC3885" w14:paraId="5834EA5E" w14:textId="77777777" w:rsidTr="00223C78">
        <w:trPr>
          <w:trHeight w:val="210"/>
          <w:jc w:val="left"/>
        </w:trPr>
        <w:tc>
          <w:tcPr>
            <w:tcW w:w="2098" w:type="dxa"/>
            <w:vAlign w:val="bottom"/>
          </w:tcPr>
          <w:p w14:paraId="047BB157" w14:textId="5AEBED94" w:rsidR="004E7B29" w:rsidRDefault="004E7B29" w:rsidP="004E7B29">
            <w:pPr>
              <w:jc w:val="left"/>
              <w:rPr>
                <w:color w:val="auto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DI.BR.0002</w:t>
            </w:r>
          </w:p>
        </w:tc>
        <w:tc>
          <w:tcPr>
            <w:tcW w:w="5699" w:type="dxa"/>
            <w:vAlign w:val="bottom"/>
          </w:tcPr>
          <w:p w14:paraId="184F13AD" w14:textId="28062673" w:rsidR="004E7B29" w:rsidRPr="000C1433" w:rsidRDefault="004E7B29" w:rsidP="004E7B29">
            <w:pPr>
              <w:jc w:val="left"/>
              <w:rPr>
                <w:color w:val="auto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Zakoličbena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situacija</w:t>
            </w:r>
          </w:p>
        </w:tc>
        <w:tc>
          <w:tcPr>
            <w:tcW w:w="1558" w:type="dxa"/>
          </w:tcPr>
          <w:p w14:paraId="2CB288C0" w14:textId="6A314ADF" w:rsidR="004E7B29" w:rsidRDefault="004E7B29" w:rsidP="004E7B29">
            <w:pPr>
              <w:jc w:val="right"/>
              <w:rPr>
                <w:color w:val="auto"/>
              </w:rPr>
            </w:pPr>
            <w:r>
              <w:rPr>
                <w:color w:val="auto"/>
              </w:rPr>
              <w:t>M 1:100</w:t>
            </w:r>
          </w:p>
        </w:tc>
      </w:tr>
      <w:tr w:rsidR="004E7B29" w:rsidRPr="00EC3885" w14:paraId="017996FC" w14:textId="77777777" w:rsidTr="00223C78">
        <w:trPr>
          <w:trHeight w:val="210"/>
          <w:jc w:val="left"/>
        </w:trPr>
        <w:tc>
          <w:tcPr>
            <w:tcW w:w="2098" w:type="dxa"/>
            <w:vAlign w:val="bottom"/>
          </w:tcPr>
          <w:p w14:paraId="60AF69FF" w14:textId="0EFDE1E5" w:rsidR="004E7B29" w:rsidRDefault="004E7B29" w:rsidP="004E7B29">
            <w:pPr>
              <w:jc w:val="left"/>
              <w:rPr>
                <w:color w:val="auto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DI.BR.0003</w:t>
            </w:r>
          </w:p>
        </w:tc>
        <w:tc>
          <w:tcPr>
            <w:tcW w:w="5699" w:type="dxa"/>
            <w:vAlign w:val="bottom"/>
          </w:tcPr>
          <w:p w14:paraId="44823E2B" w14:textId="3CCFD90C" w:rsidR="004E7B29" w:rsidRPr="000C1433" w:rsidRDefault="004E7B29" w:rsidP="004E7B29">
            <w:pPr>
              <w:jc w:val="left"/>
              <w:rPr>
                <w:color w:val="auto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Ograja za pešce</w:t>
            </w:r>
          </w:p>
        </w:tc>
        <w:tc>
          <w:tcPr>
            <w:tcW w:w="1558" w:type="dxa"/>
          </w:tcPr>
          <w:p w14:paraId="5397CBFD" w14:textId="5665E877" w:rsidR="004E7B29" w:rsidRDefault="004E7B29" w:rsidP="004E7B29">
            <w:pPr>
              <w:jc w:val="right"/>
              <w:rPr>
                <w:color w:val="auto"/>
              </w:rPr>
            </w:pPr>
            <w:r>
              <w:rPr>
                <w:color w:val="auto"/>
              </w:rPr>
              <w:t>M 1:100, 50, 25</w:t>
            </w:r>
          </w:p>
        </w:tc>
      </w:tr>
      <w:tr w:rsidR="002B29A9" w:rsidRPr="00EC3885" w14:paraId="6E3DBC5B" w14:textId="77777777" w:rsidTr="00223C78">
        <w:trPr>
          <w:trHeight w:val="210"/>
          <w:jc w:val="left"/>
        </w:trPr>
        <w:tc>
          <w:tcPr>
            <w:tcW w:w="9355" w:type="dxa"/>
            <w:gridSpan w:val="3"/>
            <w:vAlign w:val="bottom"/>
          </w:tcPr>
          <w:p w14:paraId="4C04C671" w14:textId="13B3D7BD" w:rsidR="002B29A9" w:rsidRPr="007560D1" w:rsidRDefault="001766C8" w:rsidP="001766C8">
            <w:pPr>
              <w:jc w:val="left"/>
              <w:rPr>
                <w:b/>
                <w:color w:val="auto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OPAŽ</w:t>
            </w:r>
            <w:r w:rsidR="002B29A9" w:rsidRPr="007560D1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4E7B29" w:rsidRPr="00EC3885" w14:paraId="47053388" w14:textId="77777777" w:rsidTr="00223C78">
        <w:trPr>
          <w:trHeight w:val="210"/>
          <w:jc w:val="left"/>
        </w:trPr>
        <w:tc>
          <w:tcPr>
            <w:tcW w:w="2098" w:type="dxa"/>
            <w:vAlign w:val="bottom"/>
          </w:tcPr>
          <w:p w14:paraId="010FEFF8" w14:textId="0CC66672" w:rsidR="004E7B29" w:rsidRDefault="004E7B29" w:rsidP="004E7B29">
            <w:pPr>
              <w:jc w:val="left"/>
              <w:rPr>
                <w:color w:val="auto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FD.BR.0001</w:t>
            </w:r>
          </w:p>
        </w:tc>
        <w:tc>
          <w:tcPr>
            <w:tcW w:w="5699" w:type="dxa"/>
            <w:vAlign w:val="bottom"/>
          </w:tcPr>
          <w:p w14:paraId="5B75AC13" w14:textId="3254E906" w:rsidR="004E7B29" w:rsidRPr="000C1433" w:rsidRDefault="004E7B29" w:rsidP="004E7B29">
            <w:pPr>
              <w:jc w:val="left"/>
              <w:rPr>
                <w:color w:val="auto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Oporniki</w:t>
            </w:r>
          </w:p>
        </w:tc>
        <w:tc>
          <w:tcPr>
            <w:tcW w:w="1558" w:type="dxa"/>
          </w:tcPr>
          <w:p w14:paraId="4C572A79" w14:textId="1A0DCFB2" w:rsidR="004E7B29" w:rsidRDefault="004E7B29" w:rsidP="004E7B29">
            <w:pPr>
              <w:jc w:val="right"/>
              <w:rPr>
                <w:color w:val="auto"/>
              </w:rPr>
            </w:pPr>
            <w:r>
              <w:rPr>
                <w:color w:val="auto"/>
              </w:rPr>
              <w:t>M 1:50</w:t>
            </w:r>
          </w:p>
        </w:tc>
      </w:tr>
      <w:tr w:rsidR="004E7B29" w:rsidRPr="00EC3885" w14:paraId="320F888C" w14:textId="77777777" w:rsidTr="00223C78">
        <w:trPr>
          <w:trHeight w:val="210"/>
          <w:jc w:val="left"/>
        </w:trPr>
        <w:tc>
          <w:tcPr>
            <w:tcW w:w="2098" w:type="dxa"/>
            <w:vAlign w:val="bottom"/>
          </w:tcPr>
          <w:p w14:paraId="6AE594B1" w14:textId="7E7C5B33" w:rsidR="004E7B29" w:rsidRDefault="004E7B29" w:rsidP="004E7B29">
            <w:pPr>
              <w:jc w:val="left"/>
              <w:rPr>
                <w:color w:val="auto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FD.BR.0002</w:t>
            </w:r>
          </w:p>
        </w:tc>
        <w:tc>
          <w:tcPr>
            <w:tcW w:w="5699" w:type="dxa"/>
            <w:vAlign w:val="bottom"/>
          </w:tcPr>
          <w:p w14:paraId="04862CB0" w14:textId="03C3B36F" w:rsidR="004E7B29" w:rsidRPr="000C1433" w:rsidRDefault="004E7B29" w:rsidP="004E7B29">
            <w:pPr>
              <w:jc w:val="left"/>
              <w:rPr>
                <w:color w:val="auto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Krilni zidovi</w:t>
            </w:r>
          </w:p>
        </w:tc>
        <w:tc>
          <w:tcPr>
            <w:tcW w:w="1558" w:type="dxa"/>
          </w:tcPr>
          <w:p w14:paraId="2A6CFC15" w14:textId="36AE7E36" w:rsidR="004E7B29" w:rsidRDefault="004E7B29" w:rsidP="004E7B29">
            <w:pPr>
              <w:jc w:val="right"/>
              <w:rPr>
                <w:color w:val="auto"/>
              </w:rPr>
            </w:pPr>
            <w:r>
              <w:rPr>
                <w:color w:val="auto"/>
              </w:rPr>
              <w:t>M 1:50</w:t>
            </w:r>
          </w:p>
        </w:tc>
      </w:tr>
      <w:tr w:rsidR="004E7B29" w:rsidRPr="00EC3885" w14:paraId="636E1FDD" w14:textId="77777777" w:rsidTr="00223C78">
        <w:trPr>
          <w:trHeight w:val="210"/>
          <w:jc w:val="left"/>
        </w:trPr>
        <w:tc>
          <w:tcPr>
            <w:tcW w:w="2098" w:type="dxa"/>
            <w:vAlign w:val="bottom"/>
          </w:tcPr>
          <w:p w14:paraId="5D724363" w14:textId="05C75F34" w:rsidR="004E7B29" w:rsidRDefault="004E7B29" w:rsidP="004E7B29">
            <w:pPr>
              <w:jc w:val="left"/>
              <w:rPr>
                <w:color w:val="auto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FD.BR.0003</w:t>
            </w:r>
          </w:p>
        </w:tc>
        <w:tc>
          <w:tcPr>
            <w:tcW w:w="5699" w:type="dxa"/>
            <w:vAlign w:val="bottom"/>
          </w:tcPr>
          <w:p w14:paraId="03900336" w14:textId="4C9BF201" w:rsidR="004E7B29" w:rsidRPr="000C1433" w:rsidRDefault="004E7B29" w:rsidP="004E7B29">
            <w:pPr>
              <w:jc w:val="left"/>
              <w:rPr>
                <w:color w:val="auto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Prekladna konstrukcija</w:t>
            </w:r>
          </w:p>
        </w:tc>
        <w:tc>
          <w:tcPr>
            <w:tcW w:w="1558" w:type="dxa"/>
          </w:tcPr>
          <w:p w14:paraId="46D7E4B7" w14:textId="3DEF8B39" w:rsidR="004E7B29" w:rsidRDefault="004E7B29" w:rsidP="004E7B29">
            <w:pPr>
              <w:jc w:val="right"/>
              <w:rPr>
                <w:color w:val="auto"/>
              </w:rPr>
            </w:pPr>
            <w:r>
              <w:rPr>
                <w:color w:val="auto"/>
              </w:rPr>
              <w:t>M 1:100, 50, 25</w:t>
            </w:r>
          </w:p>
        </w:tc>
      </w:tr>
      <w:tr w:rsidR="004E7B29" w:rsidRPr="00EC3885" w14:paraId="278D0AF3" w14:textId="77777777" w:rsidTr="00223C78">
        <w:trPr>
          <w:trHeight w:val="210"/>
          <w:jc w:val="left"/>
        </w:trPr>
        <w:tc>
          <w:tcPr>
            <w:tcW w:w="2098" w:type="dxa"/>
            <w:vAlign w:val="bottom"/>
          </w:tcPr>
          <w:p w14:paraId="12C943E5" w14:textId="159FFF56" w:rsidR="004E7B29" w:rsidRDefault="004E7B29" w:rsidP="004E7B29">
            <w:pPr>
              <w:jc w:val="left"/>
              <w:rPr>
                <w:color w:val="auto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FD.BR.0004</w:t>
            </w:r>
          </w:p>
        </w:tc>
        <w:tc>
          <w:tcPr>
            <w:tcW w:w="5699" w:type="dxa"/>
            <w:vAlign w:val="bottom"/>
          </w:tcPr>
          <w:p w14:paraId="4E3E5D2A" w14:textId="36133A18" w:rsidR="004E7B29" w:rsidRPr="000C1433" w:rsidRDefault="004E7B29" w:rsidP="004E7B29">
            <w:pPr>
              <w:jc w:val="left"/>
              <w:rPr>
                <w:color w:val="auto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Robni venci</w:t>
            </w:r>
          </w:p>
        </w:tc>
        <w:tc>
          <w:tcPr>
            <w:tcW w:w="1558" w:type="dxa"/>
          </w:tcPr>
          <w:p w14:paraId="4988FE35" w14:textId="29BCD59C" w:rsidR="004E7B29" w:rsidRDefault="004E7B29" w:rsidP="004E7B29">
            <w:pPr>
              <w:jc w:val="right"/>
              <w:rPr>
                <w:color w:val="auto"/>
              </w:rPr>
            </w:pPr>
            <w:r>
              <w:rPr>
                <w:color w:val="auto"/>
              </w:rPr>
              <w:t>M 1:100, 50, 25</w:t>
            </w:r>
          </w:p>
        </w:tc>
      </w:tr>
      <w:tr w:rsidR="004E7B29" w:rsidRPr="00EC3885" w14:paraId="7BDAEF2E" w14:textId="77777777" w:rsidTr="00223C78">
        <w:trPr>
          <w:trHeight w:val="210"/>
          <w:jc w:val="left"/>
        </w:trPr>
        <w:tc>
          <w:tcPr>
            <w:tcW w:w="2098" w:type="dxa"/>
            <w:vAlign w:val="bottom"/>
          </w:tcPr>
          <w:p w14:paraId="68E9E1FE" w14:textId="1AA878DF" w:rsidR="004E7B29" w:rsidRDefault="004E7B29" w:rsidP="004E7B29">
            <w:pPr>
              <w:jc w:val="left"/>
              <w:rPr>
                <w:color w:val="auto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FD.BR.0005</w:t>
            </w:r>
          </w:p>
        </w:tc>
        <w:tc>
          <w:tcPr>
            <w:tcW w:w="5699" w:type="dxa"/>
            <w:vAlign w:val="bottom"/>
          </w:tcPr>
          <w:p w14:paraId="6F8FC5AE" w14:textId="4C31C7CC" w:rsidR="004E7B29" w:rsidRPr="000C1433" w:rsidRDefault="004E7B29" w:rsidP="004E7B29">
            <w:pPr>
              <w:jc w:val="left"/>
              <w:rPr>
                <w:color w:val="auto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Prehodne plošče</w:t>
            </w:r>
          </w:p>
        </w:tc>
        <w:tc>
          <w:tcPr>
            <w:tcW w:w="1558" w:type="dxa"/>
          </w:tcPr>
          <w:p w14:paraId="799FA070" w14:textId="533690D5" w:rsidR="004E7B29" w:rsidRDefault="004E7B29" w:rsidP="004E7B29">
            <w:pPr>
              <w:jc w:val="right"/>
              <w:rPr>
                <w:color w:val="auto"/>
              </w:rPr>
            </w:pPr>
            <w:r>
              <w:rPr>
                <w:color w:val="auto"/>
              </w:rPr>
              <w:t>M 1:50</w:t>
            </w:r>
          </w:p>
        </w:tc>
      </w:tr>
      <w:tr w:rsidR="002B29A9" w:rsidRPr="00EC3885" w14:paraId="74017135" w14:textId="77777777" w:rsidTr="00223C78">
        <w:trPr>
          <w:trHeight w:val="210"/>
          <w:jc w:val="left"/>
        </w:trPr>
        <w:tc>
          <w:tcPr>
            <w:tcW w:w="9355" w:type="dxa"/>
            <w:gridSpan w:val="3"/>
            <w:vAlign w:val="bottom"/>
          </w:tcPr>
          <w:p w14:paraId="164F1C68" w14:textId="779AB105" w:rsidR="002B29A9" w:rsidRPr="007560D1" w:rsidRDefault="002B29A9" w:rsidP="001766C8">
            <w:pPr>
              <w:jc w:val="left"/>
              <w:rPr>
                <w:b/>
                <w:color w:val="auto"/>
              </w:rPr>
            </w:pPr>
            <w:r w:rsidRPr="007560D1">
              <w:rPr>
                <w:rFonts w:ascii="Calibri" w:hAnsi="Calibri" w:cs="Calibri"/>
                <w:b/>
                <w:sz w:val="22"/>
                <w:szCs w:val="22"/>
              </w:rPr>
              <w:t>ARMATUR</w:t>
            </w:r>
            <w:r w:rsidR="001766C8">
              <w:rPr>
                <w:rFonts w:ascii="Calibri" w:hAnsi="Calibri" w:cs="Calibri"/>
                <w:b/>
                <w:sz w:val="22"/>
                <w:szCs w:val="22"/>
              </w:rPr>
              <w:t>A</w:t>
            </w:r>
            <w:r w:rsidRPr="007560D1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4E7B29" w:rsidRPr="00EC3885" w14:paraId="5E9991ED" w14:textId="77777777" w:rsidTr="00223C78">
        <w:trPr>
          <w:trHeight w:val="210"/>
          <w:jc w:val="left"/>
        </w:trPr>
        <w:tc>
          <w:tcPr>
            <w:tcW w:w="2098" w:type="dxa"/>
            <w:vAlign w:val="bottom"/>
          </w:tcPr>
          <w:p w14:paraId="1916B9B7" w14:textId="2CCAAD36" w:rsidR="004E7B29" w:rsidRDefault="004E7B29" w:rsidP="004E7B29">
            <w:pPr>
              <w:jc w:val="left"/>
              <w:rPr>
                <w:color w:val="auto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RD.BR.0001</w:t>
            </w:r>
          </w:p>
        </w:tc>
        <w:tc>
          <w:tcPr>
            <w:tcW w:w="5699" w:type="dxa"/>
            <w:vAlign w:val="bottom"/>
          </w:tcPr>
          <w:p w14:paraId="17DF5AA7" w14:textId="7663AAC2" w:rsidR="004E7B29" w:rsidRPr="000C1433" w:rsidRDefault="004E7B29" w:rsidP="004E7B29">
            <w:pPr>
              <w:jc w:val="left"/>
              <w:rPr>
                <w:color w:val="auto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Piloti</w:t>
            </w:r>
          </w:p>
        </w:tc>
        <w:tc>
          <w:tcPr>
            <w:tcW w:w="1558" w:type="dxa"/>
          </w:tcPr>
          <w:p w14:paraId="6EA582D8" w14:textId="6F5F17D6" w:rsidR="004E7B29" w:rsidRDefault="004E7B29" w:rsidP="004E7B29">
            <w:pPr>
              <w:jc w:val="right"/>
              <w:rPr>
                <w:color w:val="auto"/>
              </w:rPr>
            </w:pPr>
            <w:r>
              <w:rPr>
                <w:color w:val="auto"/>
              </w:rPr>
              <w:t>M 1:50</w:t>
            </w:r>
          </w:p>
        </w:tc>
      </w:tr>
      <w:tr w:rsidR="004E7B29" w:rsidRPr="00EC3885" w14:paraId="6267C01D" w14:textId="77777777" w:rsidTr="00223C78">
        <w:trPr>
          <w:trHeight w:val="210"/>
          <w:jc w:val="left"/>
        </w:trPr>
        <w:tc>
          <w:tcPr>
            <w:tcW w:w="2098" w:type="dxa"/>
            <w:vAlign w:val="bottom"/>
          </w:tcPr>
          <w:p w14:paraId="44801BDF" w14:textId="689AD2E1" w:rsidR="004E7B29" w:rsidRDefault="004E7B29" w:rsidP="004E7B29">
            <w:pPr>
              <w:jc w:val="left"/>
              <w:rPr>
                <w:color w:val="auto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RD.BR.0002</w:t>
            </w:r>
          </w:p>
        </w:tc>
        <w:tc>
          <w:tcPr>
            <w:tcW w:w="5699" w:type="dxa"/>
            <w:vAlign w:val="bottom"/>
          </w:tcPr>
          <w:p w14:paraId="01BA0DA3" w14:textId="6F109FCA" w:rsidR="004E7B29" w:rsidRPr="000C1433" w:rsidRDefault="004E7B29" w:rsidP="004E7B29">
            <w:pPr>
              <w:jc w:val="left"/>
              <w:rPr>
                <w:color w:val="auto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Opornik</w:t>
            </w:r>
            <w:r w:rsidR="00B44692">
              <w:rPr>
                <w:rFonts w:ascii="Calibri" w:hAnsi="Calibri" w:cs="Calibri"/>
                <w:sz w:val="22"/>
                <w:szCs w:val="22"/>
              </w:rPr>
              <w:t xml:space="preserve"> OS1 in OS2</w:t>
            </w:r>
          </w:p>
        </w:tc>
        <w:tc>
          <w:tcPr>
            <w:tcW w:w="1558" w:type="dxa"/>
          </w:tcPr>
          <w:p w14:paraId="59A9CE9A" w14:textId="2E22727E" w:rsidR="004E7B29" w:rsidRDefault="004E7B29" w:rsidP="004E7B29">
            <w:pPr>
              <w:jc w:val="right"/>
              <w:rPr>
                <w:color w:val="auto"/>
              </w:rPr>
            </w:pPr>
            <w:r>
              <w:rPr>
                <w:color w:val="auto"/>
              </w:rPr>
              <w:t>M 1:50</w:t>
            </w:r>
          </w:p>
        </w:tc>
      </w:tr>
      <w:tr w:rsidR="004E7B29" w:rsidRPr="00EC3885" w14:paraId="1C2BF9F7" w14:textId="77777777" w:rsidTr="00223C78">
        <w:trPr>
          <w:trHeight w:val="210"/>
          <w:jc w:val="left"/>
        </w:trPr>
        <w:tc>
          <w:tcPr>
            <w:tcW w:w="2098" w:type="dxa"/>
            <w:vAlign w:val="bottom"/>
          </w:tcPr>
          <w:p w14:paraId="41420508" w14:textId="03A4F1FD" w:rsidR="004E7B29" w:rsidRDefault="004E7B29" w:rsidP="004E7B29">
            <w:pPr>
              <w:jc w:val="left"/>
              <w:rPr>
                <w:color w:val="auto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RD.BR.0003</w:t>
            </w:r>
          </w:p>
        </w:tc>
        <w:tc>
          <w:tcPr>
            <w:tcW w:w="5699" w:type="dxa"/>
            <w:vAlign w:val="bottom"/>
          </w:tcPr>
          <w:p w14:paraId="1CC7DE59" w14:textId="69E43805" w:rsidR="004E7B29" w:rsidRPr="000C1433" w:rsidRDefault="004E7B29" w:rsidP="004E7B29">
            <w:pPr>
              <w:jc w:val="left"/>
              <w:rPr>
                <w:color w:val="auto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Krilni zidovi</w:t>
            </w:r>
          </w:p>
        </w:tc>
        <w:tc>
          <w:tcPr>
            <w:tcW w:w="1558" w:type="dxa"/>
          </w:tcPr>
          <w:p w14:paraId="3AA9B906" w14:textId="7A8F0816" w:rsidR="004E7B29" w:rsidRDefault="004E7B29" w:rsidP="004E7B29">
            <w:pPr>
              <w:jc w:val="right"/>
              <w:rPr>
                <w:color w:val="auto"/>
              </w:rPr>
            </w:pPr>
            <w:r>
              <w:rPr>
                <w:color w:val="auto"/>
              </w:rPr>
              <w:t>M 1:50</w:t>
            </w:r>
          </w:p>
        </w:tc>
      </w:tr>
      <w:tr w:rsidR="004E7B29" w:rsidRPr="00EC3885" w14:paraId="2063E123" w14:textId="77777777" w:rsidTr="00223C78">
        <w:trPr>
          <w:trHeight w:val="210"/>
          <w:jc w:val="left"/>
        </w:trPr>
        <w:tc>
          <w:tcPr>
            <w:tcW w:w="2098" w:type="dxa"/>
            <w:vAlign w:val="bottom"/>
          </w:tcPr>
          <w:p w14:paraId="5E2149F4" w14:textId="73461219" w:rsidR="004E7B29" w:rsidRDefault="004E7B29" w:rsidP="004E7B29">
            <w:pPr>
              <w:jc w:val="left"/>
              <w:rPr>
                <w:color w:val="auto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RD.BR.0004</w:t>
            </w:r>
          </w:p>
        </w:tc>
        <w:tc>
          <w:tcPr>
            <w:tcW w:w="5699" w:type="dxa"/>
            <w:vAlign w:val="bottom"/>
          </w:tcPr>
          <w:p w14:paraId="3E1EEB95" w14:textId="623133B4" w:rsidR="004E7B29" w:rsidRPr="000C1433" w:rsidRDefault="004E7B29" w:rsidP="004E7B29">
            <w:pPr>
              <w:jc w:val="left"/>
              <w:rPr>
                <w:color w:val="auto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Prekladna konstrukcija</w:t>
            </w:r>
          </w:p>
        </w:tc>
        <w:tc>
          <w:tcPr>
            <w:tcW w:w="1558" w:type="dxa"/>
          </w:tcPr>
          <w:p w14:paraId="43409A15" w14:textId="73D41A36" w:rsidR="004E7B29" w:rsidRDefault="004E7B29" w:rsidP="004E7B29">
            <w:pPr>
              <w:jc w:val="right"/>
              <w:rPr>
                <w:color w:val="auto"/>
              </w:rPr>
            </w:pPr>
            <w:r>
              <w:rPr>
                <w:color w:val="auto"/>
              </w:rPr>
              <w:t>M 1:100, 50</w:t>
            </w:r>
          </w:p>
        </w:tc>
      </w:tr>
      <w:tr w:rsidR="004E7B29" w:rsidRPr="00EC3885" w14:paraId="4E1C533A" w14:textId="77777777" w:rsidTr="00223C78">
        <w:trPr>
          <w:trHeight w:val="210"/>
          <w:jc w:val="left"/>
        </w:trPr>
        <w:tc>
          <w:tcPr>
            <w:tcW w:w="2098" w:type="dxa"/>
            <w:vAlign w:val="bottom"/>
          </w:tcPr>
          <w:p w14:paraId="32C0B676" w14:textId="14996C84" w:rsidR="004E7B29" w:rsidRDefault="004E7B29" w:rsidP="004E7B29">
            <w:pPr>
              <w:jc w:val="left"/>
              <w:rPr>
                <w:color w:val="auto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RD.BR.0005</w:t>
            </w:r>
          </w:p>
        </w:tc>
        <w:tc>
          <w:tcPr>
            <w:tcW w:w="5699" w:type="dxa"/>
            <w:vAlign w:val="bottom"/>
          </w:tcPr>
          <w:p w14:paraId="26248FEE" w14:textId="5CE4BB8C" w:rsidR="004E7B29" w:rsidRPr="000C1433" w:rsidRDefault="004E7B29" w:rsidP="004E7B29">
            <w:pPr>
              <w:jc w:val="left"/>
              <w:rPr>
                <w:color w:val="auto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Robni venci</w:t>
            </w:r>
          </w:p>
        </w:tc>
        <w:tc>
          <w:tcPr>
            <w:tcW w:w="1558" w:type="dxa"/>
          </w:tcPr>
          <w:p w14:paraId="63B266BD" w14:textId="2AFE87B9" w:rsidR="004E7B29" w:rsidRDefault="004E7B29" w:rsidP="004E7B29">
            <w:pPr>
              <w:jc w:val="right"/>
              <w:rPr>
                <w:color w:val="auto"/>
              </w:rPr>
            </w:pPr>
            <w:r>
              <w:rPr>
                <w:color w:val="auto"/>
              </w:rPr>
              <w:t>M 1:100, 50</w:t>
            </w:r>
          </w:p>
        </w:tc>
      </w:tr>
      <w:tr w:rsidR="004E7B29" w:rsidRPr="00EC3885" w14:paraId="28A1A447" w14:textId="77777777" w:rsidTr="00223C78">
        <w:trPr>
          <w:trHeight w:val="210"/>
          <w:jc w:val="left"/>
        </w:trPr>
        <w:tc>
          <w:tcPr>
            <w:tcW w:w="2098" w:type="dxa"/>
            <w:vAlign w:val="bottom"/>
          </w:tcPr>
          <w:p w14:paraId="18F63150" w14:textId="4DFBE185" w:rsidR="004E7B29" w:rsidRDefault="004E7B29" w:rsidP="004E7B29">
            <w:pPr>
              <w:jc w:val="left"/>
              <w:rPr>
                <w:color w:val="auto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RD.BR.0006</w:t>
            </w:r>
          </w:p>
        </w:tc>
        <w:tc>
          <w:tcPr>
            <w:tcW w:w="5699" w:type="dxa"/>
            <w:vAlign w:val="bottom"/>
          </w:tcPr>
          <w:p w14:paraId="37CE845C" w14:textId="5307883A" w:rsidR="004E7B29" w:rsidRPr="000C1433" w:rsidRDefault="004E7B29" w:rsidP="004E7B29">
            <w:pPr>
              <w:jc w:val="left"/>
              <w:rPr>
                <w:color w:val="auto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Prehodna plošča</w:t>
            </w:r>
          </w:p>
        </w:tc>
        <w:tc>
          <w:tcPr>
            <w:tcW w:w="1558" w:type="dxa"/>
          </w:tcPr>
          <w:p w14:paraId="08B87D0A" w14:textId="0AD5A0EB" w:rsidR="004E7B29" w:rsidRDefault="004E7B29" w:rsidP="004E7B29">
            <w:pPr>
              <w:jc w:val="right"/>
              <w:rPr>
                <w:color w:val="auto"/>
              </w:rPr>
            </w:pPr>
            <w:r>
              <w:rPr>
                <w:color w:val="auto"/>
              </w:rPr>
              <w:t>M 1:50</w:t>
            </w:r>
          </w:p>
        </w:tc>
      </w:tr>
      <w:tr w:rsidR="006B3A3C" w:rsidRPr="00EC3885" w14:paraId="05A72107" w14:textId="77777777" w:rsidTr="00223C78">
        <w:trPr>
          <w:trHeight w:val="210"/>
          <w:jc w:val="left"/>
        </w:trPr>
        <w:tc>
          <w:tcPr>
            <w:tcW w:w="9355" w:type="dxa"/>
            <w:gridSpan w:val="3"/>
            <w:vAlign w:val="bottom"/>
          </w:tcPr>
          <w:p w14:paraId="34D90BD1" w14:textId="07F22D26" w:rsidR="006B3A3C" w:rsidRDefault="006B3A3C" w:rsidP="006B3A3C">
            <w:pPr>
              <w:jc w:val="left"/>
              <w:rPr>
                <w:color w:val="auto"/>
              </w:rPr>
            </w:pPr>
            <w:r w:rsidRPr="001766C8">
              <w:rPr>
                <w:rFonts w:ascii="Calibri" w:hAnsi="Calibri" w:cs="Calibri"/>
                <w:b/>
                <w:sz w:val="22"/>
                <w:szCs w:val="22"/>
              </w:rPr>
              <w:t>KABLI:</w:t>
            </w:r>
          </w:p>
        </w:tc>
      </w:tr>
      <w:tr w:rsidR="004E7B29" w:rsidRPr="00EC3885" w14:paraId="560FB8C7" w14:textId="77777777" w:rsidTr="00223C78">
        <w:trPr>
          <w:trHeight w:val="210"/>
          <w:jc w:val="left"/>
        </w:trPr>
        <w:tc>
          <w:tcPr>
            <w:tcW w:w="2098" w:type="dxa"/>
            <w:vAlign w:val="bottom"/>
          </w:tcPr>
          <w:p w14:paraId="5C2801BF" w14:textId="6301FBE6" w:rsidR="004E7B29" w:rsidRDefault="004E7B29" w:rsidP="004E7B29">
            <w:pPr>
              <w:jc w:val="left"/>
              <w:rPr>
                <w:color w:val="auto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TD.BR.0001</w:t>
            </w:r>
          </w:p>
        </w:tc>
        <w:tc>
          <w:tcPr>
            <w:tcW w:w="5699" w:type="dxa"/>
            <w:vAlign w:val="bottom"/>
          </w:tcPr>
          <w:p w14:paraId="05D7E0F2" w14:textId="5E2996CC" w:rsidR="004E7B29" w:rsidRPr="000C1433" w:rsidRDefault="004E7B29" w:rsidP="004E7B29">
            <w:pPr>
              <w:jc w:val="left"/>
              <w:rPr>
                <w:color w:val="auto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Prednapeti kabli</w:t>
            </w:r>
          </w:p>
        </w:tc>
        <w:tc>
          <w:tcPr>
            <w:tcW w:w="1558" w:type="dxa"/>
          </w:tcPr>
          <w:p w14:paraId="45DD4E40" w14:textId="5AF9A59B" w:rsidR="004E7B29" w:rsidRDefault="004E7B29" w:rsidP="004E7B29">
            <w:pPr>
              <w:jc w:val="right"/>
              <w:rPr>
                <w:color w:val="auto"/>
              </w:rPr>
            </w:pPr>
            <w:r>
              <w:rPr>
                <w:color w:val="auto"/>
              </w:rPr>
              <w:t>M 1:100, 50</w:t>
            </w:r>
          </w:p>
        </w:tc>
      </w:tr>
    </w:tbl>
    <w:p w14:paraId="053F33B0" w14:textId="3D8D3D01" w:rsidR="00223C78" w:rsidRDefault="00223C78" w:rsidP="00B30535">
      <w:pPr>
        <w:rPr>
          <w:color w:val="auto"/>
        </w:rPr>
      </w:pPr>
    </w:p>
    <w:p w14:paraId="6E6A17BE" w14:textId="0E5ADCCA" w:rsidR="00223C78" w:rsidRDefault="00223C78">
      <w:pPr>
        <w:jc w:val="left"/>
        <w:rPr>
          <w:color w:val="auto"/>
        </w:rPr>
      </w:pPr>
    </w:p>
    <w:sectPr w:rsidR="00223C78" w:rsidSect="00E406AA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1701" w:left="1701" w:header="709" w:footer="709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C0B67F" w14:textId="77777777" w:rsidR="00343AD9" w:rsidRDefault="00343AD9" w:rsidP="00C42D72">
      <w:pPr>
        <w:spacing w:after="0" w:line="240" w:lineRule="auto"/>
      </w:pPr>
      <w:r>
        <w:separator/>
      </w:r>
    </w:p>
  </w:endnote>
  <w:endnote w:type="continuationSeparator" w:id="0">
    <w:p w14:paraId="287A61DF" w14:textId="77777777" w:rsidR="00343AD9" w:rsidRDefault="00343AD9" w:rsidP="00C42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C80D7" w14:textId="77777777" w:rsidR="003470A8" w:rsidRPr="004A1DD8" w:rsidRDefault="003470A8" w:rsidP="00181502">
    <w:pPr>
      <w:pStyle w:val="Noga"/>
      <w:pBdr>
        <w:top w:val="single" w:sz="4" w:space="1" w:color="636266"/>
      </w:pBdr>
      <w:tabs>
        <w:tab w:val="clear" w:pos="9072"/>
        <w:tab w:val="right" w:pos="9356"/>
      </w:tabs>
      <w:rPr>
        <w:color w:val="808080" w:themeColor="background1" w:themeShade="80"/>
        <w:sz w:val="14"/>
        <w:szCs w:val="14"/>
      </w:rPr>
    </w:pPr>
    <w:r w:rsidRPr="00181502">
      <w:rPr>
        <w:color w:val="636266"/>
        <w:sz w:val="14"/>
        <w:szCs w:val="14"/>
      </w:rPr>
      <w:t>Vse avtorske pravice, ki s pogodbo niso izrecno prenesene na naročnika, so pridržane. Dokumentacija se lahko reproducira samo v celoti.</w:t>
    </w:r>
    <w:r w:rsidRPr="004A1DD8">
      <w:rPr>
        <w:sz w:val="14"/>
        <w:szCs w:val="14"/>
      </w:rPr>
      <w:tab/>
    </w:r>
    <w:r w:rsidRPr="00933BB9">
      <w:rPr>
        <w:szCs w:val="16"/>
      </w:rPr>
      <w:t xml:space="preserve">Stran </w:t>
    </w:r>
    <w:r w:rsidR="002A0B48" w:rsidRPr="00E406AA">
      <w:rPr>
        <w:szCs w:val="16"/>
      </w:rPr>
      <w:fldChar w:fldCharType="begin"/>
    </w:r>
    <w:r w:rsidRPr="00E406AA">
      <w:rPr>
        <w:szCs w:val="16"/>
      </w:rPr>
      <w:instrText xml:space="preserve"> PAGE   \* MERGEFORMAT </w:instrText>
    </w:r>
    <w:r w:rsidR="002A0B48" w:rsidRPr="00E406AA">
      <w:rPr>
        <w:szCs w:val="16"/>
      </w:rPr>
      <w:fldChar w:fldCharType="separate"/>
    </w:r>
    <w:r w:rsidR="00EA2AC4">
      <w:rPr>
        <w:noProof/>
        <w:szCs w:val="16"/>
      </w:rPr>
      <w:t>VIII</w:t>
    </w:r>
    <w:r w:rsidR="002A0B48" w:rsidRPr="00E406AA">
      <w:rPr>
        <w:szCs w:val="16"/>
      </w:rPr>
      <w:fldChar w:fldCharType="end"/>
    </w:r>
    <w:bookmarkStart w:id="3" w:name="_Toc269724524"/>
    <w:bookmarkEnd w:id="3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9CDCF" w14:textId="77777777" w:rsidR="00C54877" w:rsidRDefault="003470A8" w:rsidP="00C54877">
    <w:pPr>
      <w:pStyle w:val="Noga"/>
      <w:pBdr>
        <w:top w:val="single" w:sz="4" w:space="1" w:color="636266"/>
      </w:pBdr>
      <w:ind w:left="4394"/>
      <w:rPr>
        <w:color w:val="636266"/>
      </w:rPr>
    </w:pPr>
    <w:r w:rsidRPr="00181502">
      <w:rPr>
        <w:color w:val="636266"/>
      </w:rPr>
      <w:t>Projektiranje in svetovanje, d.o.o., Dunajs</w:t>
    </w:r>
    <w:r w:rsidR="00C54877">
      <w:rPr>
        <w:color w:val="636266"/>
      </w:rPr>
      <w:t>ka cesta 21, SI-1000 Ljubljana</w:t>
    </w:r>
  </w:p>
  <w:p w14:paraId="61393C77" w14:textId="77777777" w:rsidR="003470A8" w:rsidRPr="00181502" w:rsidRDefault="003470A8" w:rsidP="00C54877">
    <w:pPr>
      <w:pStyle w:val="Noga"/>
      <w:pBdr>
        <w:top w:val="single" w:sz="4" w:space="1" w:color="636266"/>
      </w:pBdr>
      <w:ind w:left="4394"/>
      <w:rPr>
        <w:color w:val="636266"/>
      </w:rPr>
    </w:pPr>
    <w:r w:rsidRPr="00181502">
      <w:rPr>
        <w:color w:val="636266"/>
      </w:rPr>
      <w:t>T +386 (1) 474 10 00, F +386 (1) 474 10 01, info@elea.si, www.elea.si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FCB49A" w14:textId="77777777" w:rsidR="00343AD9" w:rsidRDefault="00343AD9" w:rsidP="00C42D72">
      <w:pPr>
        <w:spacing w:after="0" w:line="240" w:lineRule="auto"/>
      </w:pPr>
      <w:r>
        <w:separator/>
      </w:r>
    </w:p>
  </w:footnote>
  <w:footnote w:type="continuationSeparator" w:id="0">
    <w:p w14:paraId="690662EB" w14:textId="77777777" w:rsidR="00343AD9" w:rsidRDefault="00343AD9" w:rsidP="00C42D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A90C2" w14:textId="56B69E6F" w:rsidR="003470A8" w:rsidRPr="00431BFA" w:rsidRDefault="003470A8" w:rsidP="00181502">
    <w:pPr>
      <w:pStyle w:val="Glava"/>
      <w:pBdr>
        <w:bottom w:val="single" w:sz="4" w:space="1" w:color="636266"/>
      </w:pBdr>
    </w:pPr>
    <w:r w:rsidRPr="006145D1">
      <w:rPr>
        <w:noProof/>
        <w:lang w:eastAsia="sl-SI"/>
      </w:rPr>
      <w:t xml:space="preserve">NAČRT ŠT. </w:t>
    </w:r>
    <w:sdt>
      <w:sdtPr>
        <w:rPr>
          <w:noProof/>
          <w:lang w:eastAsia="sl-SI"/>
        </w:rPr>
        <w:tag w:val="REFLD_GL_NACRT_ST"/>
        <w:id w:val="86478062"/>
        <w:lock w:val="sdtContentLocked"/>
        <w:placeholder>
          <w:docPart w:val="53B419EAE27749F7B7A9768C3F76E85E"/>
        </w:placeholder>
        <w:dataBinding w:xpath="/root[1]/REF_NACRT_ST[1]" w:storeItemID="{9177839A-EDC8-4645-882C-B612DE091023}"/>
        <w:text/>
      </w:sdtPr>
      <w:sdtEndPr/>
      <w:sdtContent>
        <w:r w:rsidR="00C35E96">
          <w:rPr>
            <w:noProof/>
            <w:lang w:eastAsia="sl-SI"/>
          </w:rPr>
          <w:t xml:space="preserve">351180138-G </w:t>
        </w:r>
      </w:sdtContent>
    </w:sdt>
    <w:r w:rsidRPr="006145D1">
      <w:rPr>
        <w:noProof/>
        <w:lang w:eastAsia="sl-SI"/>
      </w:rPr>
      <w:t xml:space="preserve"> | PROJEKT ŠT. </w:t>
    </w:r>
    <w:sdt>
      <w:sdtPr>
        <w:rPr>
          <w:noProof/>
          <w:lang w:eastAsia="sl-SI"/>
        </w:rPr>
        <w:tag w:val="REFLD_GL_PROJEKT_ST"/>
        <w:id w:val="86478069"/>
        <w:lock w:val="sdtContentLocked"/>
        <w:placeholder>
          <w:docPart w:val="B283E13C51F84432BF03D9D72420894A"/>
        </w:placeholder>
        <w:dataBinding w:xpath="/root[1]/REF_PROJEKT_ST[1]" w:storeItemID="{9177839A-EDC8-4645-882C-B612DE091023}"/>
        <w:text/>
      </w:sdtPr>
      <w:sdtEndPr/>
      <w:sdtContent>
        <w:r w:rsidR="00C35E96">
          <w:rPr>
            <w:noProof/>
            <w:lang w:eastAsia="sl-SI"/>
          </w:rPr>
          <w:t>351180138</w:t>
        </w:r>
      </w:sdtContent>
    </w:sdt>
    <w:r>
      <w:rPr>
        <w:noProof/>
        <w:lang w:eastAsia="sl-SI"/>
      </w:rPr>
      <w:t xml:space="preserve"> </w:t>
    </w:r>
    <w:r w:rsidRPr="006145D1">
      <w:rPr>
        <w:noProof/>
        <w:lang w:eastAsia="sl-SI"/>
      </w:rPr>
      <w:t xml:space="preserve">| </w:t>
    </w:r>
    <w:sdt>
      <w:sdtPr>
        <w:rPr>
          <w:noProof/>
          <w:lang w:eastAsia="sl-SI"/>
        </w:rPr>
        <w:tag w:val="REFLD_GL_DATUM"/>
        <w:id w:val="86478042"/>
        <w:lock w:val="sdtContentLocked"/>
        <w:placeholder>
          <w:docPart w:val="3D97D562BBCA46E48288223DBFE72B72"/>
        </w:placeholder>
        <w:dataBinding w:xpath="/root[1]/REF_DATUM[1]" w:storeItemID="{9177839A-EDC8-4645-882C-B612DE091023}"/>
        <w:date w:fullDate="2019-06-19T00:00:00Z">
          <w:dateFormat w:val="MMMM yyyy"/>
          <w:lid w:val="sl-SI"/>
          <w:storeMappedDataAs w:val="dateTime"/>
          <w:calendar w:val="gregorian"/>
        </w:date>
      </w:sdtPr>
      <w:sdtEndPr/>
      <w:sdtContent>
        <w:r w:rsidR="00C35E96">
          <w:rPr>
            <w:noProof/>
            <w:lang w:eastAsia="sl-SI"/>
          </w:rPr>
          <w:t>junij 2019</w:t>
        </w:r>
      </w:sdtContent>
    </w:sdt>
    <w:r w:rsidRPr="007D3888">
      <w:rPr>
        <w:noProof/>
        <w:lang w:eastAsia="sl-SI"/>
      </w:rPr>
      <w:drawing>
        <wp:anchor distT="0" distB="0" distL="114300" distR="114300" simplePos="0" relativeHeight="251657728" behindDoc="0" locked="1" layoutInCell="1" allowOverlap="1" wp14:anchorId="539E7940" wp14:editId="019E7CF2">
          <wp:simplePos x="0" y="0"/>
          <wp:positionH relativeFrom="column">
            <wp:posOffset>5365594</wp:posOffset>
          </wp:positionH>
          <wp:positionV relativeFrom="paragraph">
            <wp:posOffset>-139664</wp:posOffset>
          </wp:positionV>
          <wp:extent cx="576173" cy="232913"/>
          <wp:effectExtent l="19050" t="0" r="0" b="0"/>
          <wp:wrapNone/>
          <wp:docPr id="4" name="Slika 1" descr="C:\Users\jakaz\Pripomočki\Predloge\Logotip\iC_ELEA_Small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akaz\Pripomočki\Predloge\Logotip\iC_ELEA_Small.emf"/>
                  <pic:cNvPicPr preferRelativeResize="0"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" cy="2336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495196" w14:textId="77777777" w:rsidR="003470A8" w:rsidRDefault="003470A8" w:rsidP="00C54877">
    <w:pPr>
      <w:pStyle w:val="Glava"/>
      <w:pBdr>
        <w:bottom w:val="single" w:sz="4" w:space="1" w:color="636266"/>
      </w:pBdr>
      <w:ind w:left="4394"/>
    </w:pPr>
    <w:r w:rsidRPr="007D3888">
      <w:rPr>
        <w:noProof/>
        <w:lang w:eastAsia="sl-SI"/>
      </w:rPr>
      <w:drawing>
        <wp:anchor distT="0" distB="0" distL="114300" distR="114300" simplePos="0" relativeHeight="251676672" behindDoc="0" locked="1" layoutInCell="1" allowOverlap="1" wp14:anchorId="382C0A95" wp14:editId="0C9ED897">
          <wp:simplePos x="0" y="0"/>
          <wp:positionH relativeFrom="column">
            <wp:align>left</wp:align>
          </wp:positionH>
          <wp:positionV relativeFrom="paragraph">
            <wp:posOffset>265777</wp:posOffset>
          </wp:positionV>
          <wp:extent cx="1585463" cy="284672"/>
          <wp:effectExtent l="19050" t="0" r="0" b="0"/>
          <wp:wrapNone/>
          <wp:docPr id="3" name="Slika 2" descr="C:\Users\jakaz\Pripomočki\Predloge\Logotip\iC_ELEA_Large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jakaz\Pripomočki\Predloge\Logotip\iC_ELEA_Large.emf"/>
                  <pic:cNvPicPr preferRelativeResize="0"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7500" cy="2851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PROJEKTNA DOKUMENTACIJA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C3E8B"/>
    <w:multiLevelType w:val="multilevel"/>
    <w:tmpl w:val="224E6A18"/>
    <w:numStyleLink w:val="EleaiC-Seznamrke"/>
  </w:abstractNum>
  <w:abstractNum w:abstractNumId="1" w15:restartNumberingAfterBreak="0">
    <w:nsid w:val="009F0FAF"/>
    <w:multiLevelType w:val="multilevel"/>
    <w:tmpl w:val="B7F481CC"/>
    <w:numStyleLink w:val="EleaiC-Naslovidokument"/>
  </w:abstractNum>
  <w:abstractNum w:abstractNumId="2" w15:restartNumberingAfterBreak="0">
    <w:nsid w:val="06C30497"/>
    <w:multiLevelType w:val="multilevel"/>
    <w:tmpl w:val="B35E9DCE"/>
    <w:numStyleLink w:val="EleaiC-Seznamarabsko"/>
  </w:abstractNum>
  <w:abstractNum w:abstractNumId="3" w15:restartNumberingAfterBreak="0">
    <w:nsid w:val="070F7EE0"/>
    <w:multiLevelType w:val="multilevel"/>
    <w:tmpl w:val="89DC254C"/>
    <w:lvl w:ilvl="0">
      <w:start w:val="1"/>
      <w:numFmt w:val="upperLetter"/>
      <w:suff w:val="space"/>
      <w:lvlText w:val="Priloga %1 |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4" w15:restartNumberingAfterBreak="0">
    <w:nsid w:val="07557A6A"/>
    <w:multiLevelType w:val="multilevel"/>
    <w:tmpl w:val="B35E9DCE"/>
    <w:styleLink w:val="EleaiC-Seznamarabsko"/>
    <w:lvl w:ilvl="0">
      <w:start w:val="1"/>
      <w:numFmt w:val="decimal"/>
      <w:pStyle w:val="Seznamarabsko1"/>
      <w:lvlText w:val="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Seznamarabsko2"/>
      <w:lvlText w:val="%2)"/>
      <w:lvlJc w:val="left"/>
      <w:pPr>
        <w:ind w:left="851" w:hanging="426"/>
      </w:pPr>
      <w:rPr>
        <w:rFonts w:hint="default"/>
      </w:rPr>
    </w:lvl>
    <w:lvl w:ilvl="2">
      <w:start w:val="1"/>
      <w:numFmt w:val="decimal"/>
      <w:pStyle w:val="Seznamarabsko3"/>
      <w:lvlText w:val="%3)"/>
      <w:lvlJc w:val="left"/>
      <w:pPr>
        <w:ind w:left="1276" w:hanging="425"/>
      </w:pPr>
      <w:rPr>
        <w:rFonts w:hint="default"/>
      </w:rPr>
    </w:lvl>
    <w:lvl w:ilvl="3">
      <w:start w:val="1"/>
      <w:numFmt w:val="decimal"/>
      <w:pStyle w:val="Seznamarabsko4"/>
      <w:lvlText w:val="%4)"/>
      <w:lvlJc w:val="left"/>
      <w:pPr>
        <w:ind w:left="1701" w:hanging="425"/>
      </w:pPr>
      <w:rPr>
        <w:rFonts w:hint="default"/>
      </w:rPr>
    </w:lvl>
    <w:lvl w:ilvl="4">
      <w:start w:val="1"/>
      <w:numFmt w:val="decimal"/>
      <w:pStyle w:val="Seznamarabsko5"/>
      <w:lvlText w:val="%5)"/>
      <w:lvlJc w:val="left"/>
      <w:pPr>
        <w:ind w:left="2126" w:hanging="425"/>
      </w:pPr>
      <w:rPr>
        <w:rFonts w:hint="default"/>
      </w:rPr>
    </w:lvl>
    <w:lvl w:ilvl="5">
      <w:start w:val="1"/>
      <w:numFmt w:val="decimal"/>
      <w:pStyle w:val="Seznamarabsko6"/>
      <w:lvlText w:val="%6)"/>
      <w:lvlJc w:val="left"/>
      <w:pPr>
        <w:ind w:left="2552" w:hanging="426"/>
      </w:pPr>
      <w:rPr>
        <w:rFonts w:hint="default"/>
      </w:rPr>
    </w:lvl>
    <w:lvl w:ilvl="6">
      <w:start w:val="1"/>
      <w:numFmt w:val="decimal"/>
      <w:pStyle w:val="Seznamarabsko7"/>
      <w:lvlText w:val="%7)"/>
      <w:lvlJc w:val="left"/>
      <w:pPr>
        <w:ind w:left="2977" w:hanging="425"/>
      </w:pPr>
      <w:rPr>
        <w:rFonts w:hint="default"/>
      </w:rPr>
    </w:lvl>
    <w:lvl w:ilvl="7">
      <w:start w:val="1"/>
      <w:numFmt w:val="decimal"/>
      <w:pStyle w:val="Seznamarabsko8"/>
      <w:lvlText w:val="%8)"/>
      <w:lvlJc w:val="left"/>
      <w:pPr>
        <w:ind w:left="3402" w:hanging="425"/>
      </w:pPr>
      <w:rPr>
        <w:rFonts w:hint="default"/>
      </w:rPr>
    </w:lvl>
    <w:lvl w:ilvl="8">
      <w:start w:val="1"/>
      <w:numFmt w:val="decimal"/>
      <w:pStyle w:val="Seznamarabsko9"/>
      <w:lvlText w:val="%9)"/>
      <w:lvlJc w:val="left"/>
      <w:pPr>
        <w:ind w:left="3827" w:hanging="425"/>
      </w:pPr>
      <w:rPr>
        <w:rFonts w:hint="default"/>
      </w:rPr>
    </w:lvl>
  </w:abstractNum>
  <w:abstractNum w:abstractNumId="5" w15:restartNumberingAfterBreak="0">
    <w:nsid w:val="10387031"/>
    <w:multiLevelType w:val="multilevel"/>
    <w:tmpl w:val="B7F481CC"/>
    <w:numStyleLink w:val="EleaiC-Naslovidokument"/>
  </w:abstractNum>
  <w:abstractNum w:abstractNumId="6" w15:restartNumberingAfterBreak="0">
    <w:nsid w:val="1F885E9B"/>
    <w:multiLevelType w:val="hybridMultilevel"/>
    <w:tmpl w:val="96D29A4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F45671"/>
    <w:multiLevelType w:val="multilevel"/>
    <w:tmpl w:val="9AF06286"/>
    <w:numStyleLink w:val="EleaiC-Seznamoznaen"/>
  </w:abstractNum>
  <w:abstractNum w:abstractNumId="8" w15:restartNumberingAfterBreak="0">
    <w:nsid w:val="30E45144"/>
    <w:multiLevelType w:val="multilevel"/>
    <w:tmpl w:val="0424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9" w15:restartNumberingAfterBreak="0">
    <w:nsid w:val="34A023E2"/>
    <w:multiLevelType w:val="multilevel"/>
    <w:tmpl w:val="DD20C7D4"/>
    <w:styleLink w:val="EleaiC-Seznamliteratura"/>
    <w:lvl w:ilvl="0">
      <w:start w:val="1"/>
      <w:numFmt w:val="decimal"/>
      <w:pStyle w:val="Seznamliteratura1"/>
      <w:lvlText w:val="[%1]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Seznamliteratura2"/>
      <w:lvlText w:val="[%2]"/>
      <w:lvlJc w:val="left"/>
      <w:pPr>
        <w:ind w:left="851" w:hanging="426"/>
      </w:pPr>
      <w:rPr>
        <w:rFonts w:hint="default"/>
      </w:rPr>
    </w:lvl>
    <w:lvl w:ilvl="2">
      <w:start w:val="1"/>
      <w:numFmt w:val="decimal"/>
      <w:pStyle w:val="Seznamliteratura3"/>
      <w:lvlText w:val="[%3]"/>
      <w:lvlJc w:val="left"/>
      <w:pPr>
        <w:ind w:left="1276" w:hanging="425"/>
      </w:pPr>
      <w:rPr>
        <w:rFonts w:hint="default"/>
      </w:rPr>
    </w:lvl>
    <w:lvl w:ilvl="3">
      <w:start w:val="1"/>
      <w:numFmt w:val="decimal"/>
      <w:pStyle w:val="Seznamliteratura4"/>
      <w:lvlText w:val="[%4]"/>
      <w:lvlJc w:val="left"/>
      <w:pPr>
        <w:ind w:left="1701" w:hanging="425"/>
      </w:pPr>
      <w:rPr>
        <w:rFonts w:hint="default"/>
      </w:rPr>
    </w:lvl>
    <w:lvl w:ilvl="4">
      <w:start w:val="1"/>
      <w:numFmt w:val="decimal"/>
      <w:pStyle w:val="Seznamliteratura5"/>
      <w:lvlText w:val="[%5]"/>
      <w:lvlJc w:val="left"/>
      <w:pPr>
        <w:ind w:left="2126" w:hanging="425"/>
      </w:pPr>
      <w:rPr>
        <w:rFonts w:hint="default"/>
      </w:rPr>
    </w:lvl>
    <w:lvl w:ilvl="5">
      <w:start w:val="1"/>
      <w:numFmt w:val="decimal"/>
      <w:pStyle w:val="Seznamliteratura6"/>
      <w:lvlText w:val="[%6]"/>
      <w:lvlJc w:val="left"/>
      <w:pPr>
        <w:ind w:left="2552" w:hanging="426"/>
      </w:pPr>
      <w:rPr>
        <w:rFonts w:hint="default"/>
      </w:rPr>
    </w:lvl>
    <w:lvl w:ilvl="6">
      <w:start w:val="1"/>
      <w:numFmt w:val="decimal"/>
      <w:pStyle w:val="Seznamliteratura7"/>
      <w:lvlText w:val="[%7]"/>
      <w:lvlJc w:val="left"/>
      <w:pPr>
        <w:ind w:left="2977" w:hanging="425"/>
      </w:pPr>
      <w:rPr>
        <w:rFonts w:hint="default"/>
      </w:rPr>
    </w:lvl>
    <w:lvl w:ilvl="7">
      <w:start w:val="1"/>
      <w:numFmt w:val="decimal"/>
      <w:pStyle w:val="Seznamliteratura8"/>
      <w:lvlText w:val="[%8]"/>
      <w:lvlJc w:val="left"/>
      <w:pPr>
        <w:ind w:left="3402" w:hanging="425"/>
      </w:pPr>
      <w:rPr>
        <w:rFonts w:hint="default"/>
      </w:rPr>
    </w:lvl>
    <w:lvl w:ilvl="8">
      <w:start w:val="1"/>
      <w:numFmt w:val="decimal"/>
      <w:pStyle w:val="Seznamliteratura9"/>
      <w:lvlText w:val="[%9]"/>
      <w:lvlJc w:val="left"/>
      <w:pPr>
        <w:ind w:left="3827" w:hanging="425"/>
      </w:pPr>
      <w:rPr>
        <w:rFonts w:hint="default"/>
      </w:rPr>
    </w:lvl>
  </w:abstractNum>
  <w:abstractNum w:abstractNumId="10" w15:restartNumberingAfterBreak="0">
    <w:nsid w:val="371B3CFD"/>
    <w:multiLevelType w:val="multilevel"/>
    <w:tmpl w:val="89DC254C"/>
    <w:lvl w:ilvl="0">
      <w:start w:val="1"/>
      <w:numFmt w:val="upperLetter"/>
      <w:suff w:val="space"/>
      <w:lvlText w:val="Priloga %1 |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11" w15:restartNumberingAfterBreak="0">
    <w:nsid w:val="375E510F"/>
    <w:multiLevelType w:val="multilevel"/>
    <w:tmpl w:val="9AF06286"/>
    <w:numStyleLink w:val="EleaiC-Seznamoznaen"/>
  </w:abstractNum>
  <w:abstractNum w:abstractNumId="12" w15:restartNumberingAfterBreak="0">
    <w:nsid w:val="3F7823D6"/>
    <w:multiLevelType w:val="multilevel"/>
    <w:tmpl w:val="224E6A18"/>
    <w:styleLink w:val="EleaiC-Seznamrke"/>
    <w:lvl w:ilvl="0">
      <w:start w:val="1"/>
      <w:numFmt w:val="lowerLetter"/>
      <w:pStyle w:val="Seznamrke1"/>
      <w:lvlText w:val="%1)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pStyle w:val="Seznamrke2"/>
      <w:lvlText w:val="%2)"/>
      <w:lvlJc w:val="left"/>
      <w:pPr>
        <w:ind w:left="851" w:hanging="426"/>
      </w:pPr>
      <w:rPr>
        <w:rFonts w:hint="default"/>
      </w:rPr>
    </w:lvl>
    <w:lvl w:ilvl="2">
      <w:start w:val="1"/>
      <w:numFmt w:val="lowerLetter"/>
      <w:pStyle w:val="Seznamrke3"/>
      <w:lvlText w:val="%3)"/>
      <w:lvlJc w:val="left"/>
      <w:pPr>
        <w:ind w:left="1276" w:hanging="425"/>
      </w:pPr>
      <w:rPr>
        <w:rFonts w:hint="default"/>
      </w:rPr>
    </w:lvl>
    <w:lvl w:ilvl="3">
      <w:start w:val="1"/>
      <w:numFmt w:val="lowerLetter"/>
      <w:pStyle w:val="Seznamrke4"/>
      <w:lvlText w:val="%4)"/>
      <w:lvlJc w:val="left"/>
      <w:pPr>
        <w:ind w:left="1701" w:hanging="425"/>
      </w:pPr>
      <w:rPr>
        <w:rFonts w:hint="default"/>
      </w:rPr>
    </w:lvl>
    <w:lvl w:ilvl="4">
      <w:start w:val="1"/>
      <w:numFmt w:val="lowerLetter"/>
      <w:pStyle w:val="Seznamrke5"/>
      <w:lvlText w:val="%5)"/>
      <w:lvlJc w:val="left"/>
      <w:pPr>
        <w:ind w:left="2126" w:hanging="425"/>
      </w:pPr>
      <w:rPr>
        <w:rFonts w:hint="default"/>
      </w:rPr>
    </w:lvl>
    <w:lvl w:ilvl="5">
      <w:start w:val="1"/>
      <w:numFmt w:val="lowerLetter"/>
      <w:pStyle w:val="Seznamrke6"/>
      <w:lvlText w:val="%6)"/>
      <w:lvlJc w:val="left"/>
      <w:pPr>
        <w:ind w:left="2552" w:hanging="426"/>
      </w:pPr>
      <w:rPr>
        <w:rFonts w:hint="default"/>
      </w:rPr>
    </w:lvl>
    <w:lvl w:ilvl="6">
      <w:start w:val="1"/>
      <w:numFmt w:val="lowerLetter"/>
      <w:pStyle w:val="Seznamrke7"/>
      <w:lvlText w:val="%7)"/>
      <w:lvlJc w:val="left"/>
      <w:pPr>
        <w:ind w:left="2977" w:hanging="425"/>
      </w:pPr>
      <w:rPr>
        <w:rFonts w:hint="default"/>
      </w:rPr>
    </w:lvl>
    <w:lvl w:ilvl="7">
      <w:start w:val="1"/>
      <w:numFmt w:val="lowerLetter"/>
      <w:pStyle w:val="Seznamrke8"/>
      <w:lvlText w:val="%8)"/>
      <w:lvlJc w:val="left"/>
      <w:pPr>
        <w:ind w:left="3402" w:hanging="425"/>
      </w:pPr>
      <w:rPr>
        <w:rFonts w:hint="default"/>
      </w:rPr>
    </w:lvl>
    <w:lvl w:ilvl="8">
      <w:start w:val="1"/>
      <w:numFmt w:val="lowerLetter"/>
      <w:pStyle w:val="Seznamrke9"/>
      <w:lvlText w:val="%9)"/>
      <w:lvlJc w:val="left"/>
      <w:pPr>
        <w:ind w:left="3827" w:hanging="425"/>
      </w:pPr>
      <w:rPr>
        <w:rFonts w:hint="default"/>
      </w:rPr>
    </w:lvl>
  </w:abstractNum>
  <w:abstractNum w:abstractNumId="13" w15:restartNumberingAfterBreak="0">
    <w:nsid w:val="4193750B"/>
    <w:multiLevelType w:val="multilevel"/>
    <w:tmpl w:val="DD20C7D4"/>
    <w:numStyleLink w:val="EleaiC-Seznamliteratura"/>
  </w:abstractNum>
  <w:abstractNum w:abstractNumId="14" w15:restartNumberingAfterBreak="0">
    <w:nsid w:val="42284879"/>
    <w:multiLevelType w:val="multilevel"/>
    <w:tmpl w:val="B35E9DCE"/>
    <w:numStyleLink w:val="EleaiC-Seznamarabsko"/>
  </w:abstractNum>
  <w:abstractNum w:abstractNumId="15" w15:restartNumberingAfterBreak="0">
    <w:nsid w:val="453C40DB"/>
    <w:multiLevelType w:val="multilevel"/>
    <w:tmpl w:val="B7F481CC"/>
    <w:numStyleLink w:val="EleaiC-Naslovidokument"/>
  </w:abstractNum>
  <w:abstractNum w:abstractNumId="16" w15:restartNumberingAfterBreak="0">
    <w:nsid w:val="54FC09F0"/>
    <w:multiLevelType w:val="multilevel"/>
    <w:tmpl w:val="B7F481CC"/>
    <w:styleLink w:val="EleaiC-Naslovidokument"/>
    <w:lvl w:ilvl="0">
      <w:start w:val="1"/>
      <w:numFmt w:val="decimal"/>
      <w:pStyle w:val="Naslov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upperLetter"/>
      <w:pStyle w:val="Naslov6"/>
      <w:suff w:val="space"/>
      <w:lvlText w:val="Priloga %6 |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slov7"/>
      <w:lvlText w:val="%6.%7"/>
      <w:lvlJc w:val="left"/>
      <w:pPr>
        <w:ind w:left="709" w:hanging="709"/>
      </w:pPr>
      <w:rPr>
        <w:rFonts w:hint="default"/>
      </w:rPr>
    </w:lvl>
    <w:lvl w:ilvl="7">
      <w:start w:val="1"/>
      <w:numFmt w:val="decimal"/>
      <w:pStyle w:val="Naslov8"/>
      <w:lvlText w:val="%6.%7.%8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pStyle w:val="Naslov9"/>
      <w:lvlText w:val="%6.%7.%8.%9"/>
      <w:lvlJc w:val="left"/>
      <w:pPr>
        <w:ind w:left="992" w:hanging="992"/>
      </w:pPr>
      <w:rPr>
        <w:rFonts w:hint="default"/>
      </w:rPr>
    </w:lvl>
  </w:abstractNum>
  <w:abstractNum w:abstractNumId="17" w15:restartNumberingAfterBreak="0">
    <w:nsid w:val="6632636A"/>
    <w:multiLevelType w:val="multilevel"/>
    <w:tmpl w:val="B7F481CC"/>
    <w:numStyleLink w:val="EleaiC-Naslovidokument"/>
  </w:abstractNum>
  <w:abstractNum w:abstractNumId="18" w15:restartNumberingAfterBreak="0">
    <w:nsid w:val="70E850E3"/>
    <w:multiLevelType w:val="multilevel"/>
    <w:tmpl w:val="B7F481CC"/>
    <w:numStyleLink w:val="EleaiC-Naslovidokument"/>
  </w:abstractNum>
  <w:abstractNum w:abstractNumId="19" w15:restartNumberingAfterBreak="0">
    <w:nsid w:val="727A78AE"/>
    <w:multiLevelType w:val="multilevel"/>
    <w:tmpl w:val="DD20C7D4"/>
    <w:numStyleLink w:val="EleaiC-Seznamliteratura"/>
  </w:abstractNum>
  <w:abstractNum w:abstractNumId="20" w15:restartNumberingAfterBreak="0">
    <w:nsid w:val="7D242AA1"/>
    <w:multiLevelType w:val="multilevel"/>
    <w:tmpl w:val="9AF06286"/>
    <w:styleLink w:val="EleaiC-Seznamoznaen"/>
    <w:lvl w:ilvl="0">
      <w:start w:val="1"/>
      <w:numFmt w:val="bullet"/>
      <w:pStyle w:val="Seznamoznaen1"/>
      <w:lvlText w:val="•"/>
      <w:lvlJc w:val="left"/>
      <w:pPr>
        <w:ind w:left="425" w:hanging="425"/>
      </w:pPr>
      <w:rPr>
        <w:rFonts w:ascii="Calibri" w:hAnsi="Calibri" w:hint="default"/>
        <w:color w:val="auto"/>
      </w:rPr>
    </w:lvl>
    <w:lvl w:ilvl="1">
      <w:start w:val="1"/>
      <w:numFmt w:val="bullet"/>
      <w:pStyle w:val="Seznamoznaen2"/>
      <w:lvlText w:val="•"/>
      <w:lvlJc w:val="left"/>
      <w:pPr>
        <w:ind w:left="851" w:hanging="426"/>
      </w:pPr>
      <w:rPr>
        <w:rFonts w:ascii="Calibri" w:hAnsi="Calibri" w:hint="default"/>
        <w:color w:val="auto"/>
      </w:rPr>
    </w:lvl>
    <w:lvl w:ilvl="2">
      <w:start w:val="1"/>
      <w:numFmt w:val="bullet"/>
      <w:pStyle w:val="Seznamoznaen3"/>
      <w:lvlText w:val="•"/>
      <w:lvlJc w:val="left"/>
      <w:pPr>
        <w:ind w:left="1276" w:hanging="425"/>
      </w:pPr>
      <w:rPr>
        <w:rFonts w:ascii="Calibri" w:hAnsi="Calibri" w:hint="default"/>
        <w:color w:val="auto"/>
      </w:rPr>
    </w:lvl>
    <w:lvl w:ilvl="3">
      <w:start w:val="1"/>
      <w:numFmt w:val="bullet"/>
      <w:pStyle w:val="Seznamoznaen4"/>
      <w:lvlText w:val="•"/>
      <w:lvlJc w:val="left"/>
      <w:pPr>
        <w:tabs>
          <w:tab w:val="num" w:pos="1276"/>
        </w:tabs>
        <w:ind w:left="1701" w:hanging="425"/>
      </w:pPr>
      <w:rPr>
        <w:rFonts w:ascii="Calibri" w:hAnsi="Calibri" w:hint="default"/>
        <w:color w:val="auto"/>
      </w:rPr>
    </w:lvl>
    <w:lvl w:ilvl="4">
      <w:start w:val="1"/>
      <w:numFmt w:val="bullet"/>
      <w:pStyle w:val="Seznamoznaen5"/>
      <w:lvlText w:val="•"/>
      <w:lvlJc w:val="left"/>
      <w:pPr>
        <w:tabs>
          <w:tab w:val="num" w:pos="1701"/>
        </w:tabs>
        <w:ind w:left="2126" w:hanging="425"/>
      </w:pPr>
      <w:rPr>
        <w:rFonts w:ascii="Calibri" w:hAnsi="Calibri" w:hint="default"/>
        <w:color w:val="auto"/>
      </w:rPr>
    </w:lvl>
    <w:lvl w:ilvl="5">
      <w:start w:val="1"/>
      <w:numFmt w:val="bullet"/>
      <w:pStyle w:val="Seznamoznaen6"/>
      <w:lvlText w:val="•"/>
      <w:lvlJc w:val="left"/>
      <w:pPr>
        <w:tabs>
          <w:tab w:val="num" w:pos="2126"/>
        </w:tabs>
        <w:ind w:left="2552" w:hanging="426"/>
      </w:pPr>
      <w:rPr>
        <w:rFonts w:ascii="Calibri" w:hAnsi="Calibri" w:hint="default"/>
        <w:color w:val="auto"/>
      </w:rPr>
    </w:lvl>
    <w:lvl w:ilvl="6">
      <w:start w:val="1"/>
      <w:numFmt w:val="bullet"/>
      <w:pStyle w:val="Seznamoznaen7"/>
      <w:lvlText w:val="•"/>
      <w:lvlJc w:val="left"/>
      <w:pPr>
        <w:tabs>
          <w:tab w:val="num" w:pos="2552"/>
        </w:tabs>
        <w:ind w:left="2977" w:hanging="425"/>
      </w:pPr>
      <w:rPr>
        <w:rFonts w:ascii="Calibri" w:hAnsi="Calibri" w:hint="default"/>
        <w:color w:val="auto"/>
      </w:rPr>
    </w:lvl>
    <w:lvl w:ilvl="7">
      <w:start w:val="1"/>
      <w:numFmt w:val="bullet"/>
      <w:pStyle w:val="Seznamoznaen8"/>
      <w:lvlText w:val="•"/>
      <w:lvlJc w:val="left"/>
      <w:pPr>
        <w:tabs>
          <w:tab w:val="num" w:pos="2977"/>
        </w:tabs>
        <w:ind w:left="3402" w:hanging="425"/>
      </w:pPr>
      <w:rPr>
        <w:rFonts w:ascii="Calibri" w:hAnsi="Calibri" w:hint="default"/>
        <w:color w:val="auto"/>
      </w:rPr>
    </w:lvl>
    <w:lvl w:ilvl="8">
      <w:start w:val="1"/>
      <w:numFmt w:val="bullet"/>
      <w:pStyle w:val="Seznamoznaen9"/>
      <w:lvlText w:val="•"/>
      <w:lvlJc w:val="left"/>
      <w:pPr>
        <w:ind w:left="3827" w:hanging="425"/>
      </w:pPr>
      <w:rPr>
        <w:rFonts w:ascii="Calibri" w:hAnsi="Calibri" w:hint="default"/>
        <w:color w:val="auto"/>
      </w:rPr>
    </w:lvl>
  </w:abstractNum>
  <w:num w:numId="1">
    <w:abstractNumId w:val="20"/>
  </w:num>
  <w:num w:numId="2">
    <w:abstractNumId w:val="11"/>
  </w:num>
  <w:num w:numId="3">
    <w:abstractNumId w:val="4"/>
  </w:num>
  <w:num w:numId="4">
    <w:abstractNumId w:val="2"/>
  </w:num>
  <w:num w:numId="5">
    <w:abstractNumId w:val="12"/>
  </w:num>
  <w:num w:numId="6">
    <w:abstractNumId w:val="9"/>
  </w:num>
  <w:num w:numId="7">
    <w:abstractNumId w:val="13"/>
  </w:num>
  <w:num w:numId="8">
    <w:abstractNumId w:val="16"/>
  </w:num>
  <w:num w:numId="9">
    <w:abstractNumId w:val="5"/>
  </w:num>
  <w:num w:numId="10">
    <w:abstractNumId w:val="10"/>
  </w:num>
  <w:num w:numId="11">
    <w:abstractNumId w:val="18"/>
  </w:num>
  <w:num w:numId="12">
    <w:abstractNumId w:val="6"/>
  </w:num>
  <w:num w:numId="13">
    <w:abstractNumId w:val="3"/>
  </w:num>
  <w:num w:numId="14">
    <w:abstractNumId w:val="14"/>
  </w:num>
  <w:num w:numId="15">
    <w:abstractNumId w:val="0"/>
  </w:num>
  <w:num w:numId="16">
    <w:abstractNumId w:val="19"/>
  </w:num>
  <w:num w:numId="17">
    <w:abstractNumId w:val="7"/>
  </w:num>
  <w:num w:numId="18">
    <w:abstractNumId w:val="17"/>
  </w:num>
  <w:num w:numId="19">
    <w:abstractNumId w:val="15"/>
  </w:num>
  <w:num w:numId="20">
    <w:abstractNumId w:val="1"/>
  </w:num>
  <w:num w:numId="21">
    <w:abstractNumId w:val="8"/>
  </w:num>
  <w:num w:numId="22">
    <w:abstractNumId w:val="20"/>
  </w:num>
  <w:num w:numId="23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9697" style="mso-position-horizontal-relative:page;mso-position-vertical-relative:page"/>
  </w:hdrShapeDefaults>
  <w:footnotePr>
    <w:footnote w:id="-1"/>
    <w:footnote w:id="0"/>
  </w:footnotePr>
  <w:endnotePr>
    <w:endnote w:id="-1"/>
    <w:endnote w:id="0"/>
  </w:endnotePr>
  <w:compat>
    <w:noExtraLineSpacing/>
    <w:doNotExpandShiftReturn/>
    <w:suppressBottomSpacing/>
    <w:suppressTop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760"/>
    <w:rsid w:val="00010924"/>
    <w:rsid w:val="00010F26"/>
    <w:rsid w:val="00011789"/>
    <w:rsid w:val="000150C1"/>
    <w:rsid w:val="00016FB4"/>
    <w:rsid w:val="00017157"/>
    <w:rsid w:val="00023E6E"/>
    <w:rsid w:val="00031010"/>
    <w:rsid w:val="000311BD"/>
    <w:rsid w:val="00031627"/>
    <w:rsid w:val="00036139"/>
    <w:rsid w:val="00041717"/>
    <w:rsid w:val="00045C63"/>
    <w:rsid w:val="00045D4F"/>
    <w:rsid w:val="000549E1"/>
    <w:rsid w:val="00063C5D"/>
    <w:rsid w:val="00073769"/>
    <w:rsid w:val="00073D70"/>
    <w:rsid w:val="00074153"/>
    <w:rsid w:val="0007627A"/>
    <w:rsid w:val="000872BB"/>
    <w:rsid w:val="00087668"/>
    <w:rsid w:val="0008778C"/>
    <w:rsid w:val="00093D51"/>
    <w:rsid w:val="000A10EA"/>
    <w:rsid w:val="000A1146"/>
    <w:rsid w:val="000A6A95"/>
    <w:rsid w:val="000A70CD"/>
    <w:rsid w:val="000A7ADB"/>
    <w:rsid w:val="000B45FE"/>
    <w:rsid w:val="000C1433"/>
    <w:rsid w:val="000C45C0"/>
    <w:rsid w:val="000C6C45"/>
    <w:rsid w:val="000D02F6"/>
    <w:rsid w:val="000D2A4F"/>
    <w:rsid w:val="000D2D42"/>
    <w:rsid w:val="000D6B15"/>
    <w:rsid w:val="000E1684"/>
    <w:rsid w:val="000E2DC6"/>
    <w:rsid w:val="000E4586"/>
    <w:rsid w:val="000E46BA"/>
    <w:rsid w:val="000E5751"/>
    <w:rsid w:val="000E7F0C"/>
    <w:rsid w:val="000F0F84"/>
    <w:rsid w:val="000F4752"/>
    <w:rsid w:val="000F53B8"/>
    <w:rsid w:val="000F6E33"/>
    <w:rsid w:val="0010476C"/>
    <w:rsid w:val="00105A32"/>
    <w:rsid w:val="00106504"/>
    <w:rsid w:val="00113C2A"/>
    <w:rsid w:val="0011470F"/>
    <w:rsid w:val="00115D3A"/>
    <w:rsid w:val="00116411"/>
    <w:rsid w:val="001171D3"/>
    <w:rsid w:val="00120925"/>
    <w:rsid w:val="00121611"/>
    <w:rsid w:val="00123950"/>
    <w:rsid w:val="00126A5F"/>
    <w:rsid w:val="00133864"/>
    <w:rsid w:val="00133FF5"/>
    <w:rsid w:val="001359DE"/>
    <w:rsid w:val="0014086D"/>
    <w:rsid w:val="001413BC"/>
    <w:rsid w:val="00143031"/>
    <w:rsid w:val="00153391"/>
    <w:rsid w:val="0015353F"/>
    <w:rsid w:val="00155025"/>
    <w:rsid w:val="00156940"/>
    <w:rsid w:val="001605A8"/>
    <w:rsid w:val="00161BDA"/>
    <w:rsid w:val="00163390"/>
    <w:rsid w:val="00163FCA"/>
    <w:rsid w:val="00164A05"/>
    <w:rsid w:val="00167FF6"/>
    <w:rsid w:val="00175064"/>
    <w:rsid w:val="001766C8"/>
    <w:rsid w:val="00181187"/>
    <w:rsid w:val="00181502"/>
    <w:rsid w:val="001826DD"/>
    <w:rsid w:val="00183C15"/>
    <w:rsid w:val="00186252"/>
    <w:rsid w:val="00190AE2"/>
    <w:rsid w:val="00191ED7"/>
    <w:rsid w:val="0019336D"/>
    <w:rsid w:val="00193FE1"/>
    <w:rsid w:val="001A4439"/>
    <w:rsid w:val="001A499E"/>
    <w:rsid w:val="001B2CBE"/>
    <w:rsid w:val="001B5588"/>
    <w:rsid w:val="001B61E5"/>
    <w:rsid w:val="001B7D7A"/>
    <w:rsid w:val="001C2EF2"/>
    <w:rsid w:val="001C73F2"/>
    <w:rsid w:val="001D1121"/>
    <w:rsid w:val="001D2648"/>
    <w:rsid w:val="001D69EA"/>
    <w:rsid w:val="001E0417"/>
    <w:rsid w:val="001E560B"/>
    <w:rsid w:val="001E7645"/>
    <w:rsid w:val="001F1E03"/>
    <w:rsid w:val="001F5093"/>
    <w:rsid w:val="001F51D5"/>
    <w:rsid w:val="00202131"/>
    <w:rsid w:val="00202331"/>
    <w:rsid w:val="00202AB4"/>
    <w:rsid w:val="00207721"/>
    <w:rsid w:val="00210153"/>
    <w:rsid w:val="00211E11"/>
    <w:rsid w:val="0021203D"/>
    <w:rsid w:val="00212E57"/>
    <w:rsid w:val="0022047E"/>
    <w:rsid w:val="00221BF0"/>
    <w:rsid w:val="00222B0A"/>
    <w:rsid w:val="00223C78"/>
    <w:rsid w:val="00227FC3"/>
    <w:rsid w:val="002408DF"/>
    <w:rsid w:val="00246AFB"/>
    <w:rsid w:val="002472DC"/>
    <w:rsid w:val="00247C55"/>
    <w:rsid w:val="00253CDF"/>
    <w:rsid w:val="00255E44"/>
    <w:rsid w:val="00257BB4"/>
    <w:rsid w:val="00262276"/>
    <w:rsid w:val="00263DA6"/>
    <w:rsid w:val="00265EA9"/>
    <w:rsid w:val="00266ECF"/>
    <w:rsid w:val="00267570"/>
    <w:rsid w:val="002736CD"/>
    <w:rsid w:val="00277DD5"/>
    <w:rsid w:val="00283123"/>
    <w:rsid w:val="00287DDE"/>
    <w:rsid w:val="00294CC9"/>
    <w:rsid w:val="0029712F"/>
    <w:rsid w:val="002977B5"/>
    <w:rsid w:val="00297DA8"/>
    <w:rsid w:val="002A0B48"/>
    <w:rsid w:val="002A1007"/>
    <w:rsid w:val="002A6023"/>
    <w:rsid w:val="002B0004"/>
    <w:rsid w:val="002B26ED"/>
    <w:rsid w:val="002B29A9"/>
    <w:rsid w:val="002B2BD8"/>
    <w:rsid w:val="002B35B4"/>
    <w:rsid w:val="002B3B13"/>
    <w:rsid w:val="002B6607"/>
    <w:rsid w:val="002B6C62"/>
    <w:rsid w:val="002C38E8"/>
    <w:rsid w:val="002C7418"/>
    <w:rsid w:val="002C7960"/>
    <w:rsid w:val="002D0D1F"/>
    <w:rsid w:val="002D25B3"/>
    <w:rsid w:val="002D4343"/>
    <w:rsid w:val="002D4967"/>
    <w:rsid w:val="002D7FD2"/>
    <w:rsid w:val="002E26B3"/>
    <w:rsid w:val="002E3A8A"/>
    <w:rsid w:val="002E5D3B"/>
    <w:rsid w:val="002F2B1D"/>
    <w:rsid w:val="002F415B"/>
    <w:rsid w:val="002F440C"/>
    <w:rsid w:val="002F53DB"/>
    <w:rsid w:val="002F6C0E"/>
    <w:rsid w:val="00302B75"/>
    <w:rsid w:val="003037AC"/>
    <w:rsid w:val="00306A33"/>
    <w:rsid w:val="00306D4D"/>
    <w:rsid w:val="0031143E"/>
    <w:rsid w:val="00313C50"/>
    <w:rsid w:val="00313D0E"/>
    <w:rsid w:val="0031616A"/>
    <w:rsid w:val="0032496F"/>
    <w:rsid w:val="00331237"/>
    <w:rsid w:val="00333281"/>
    <w:rsid w:val="00334F64"/>
    <w:rsid w:val="00336637"/>
    <w:rsid w:val="00337AC6"/>
    <w:rsid w:val="00342DEB"/>
    <w:rsid w:val="00343AD9"/>
    <w:rsid w:val="00343DE7"/>
    <w:rsid w:val="0034538C"/>
    <w:rsid w:val="00347050"/>
    <w:rsid w:val="003470A8"/>
    <w:rsid w:val="00352B8B"/>
    <w:rsid w:val="00352BF1"/>
    <w:rsid w:val="00354981"/>
    <w:rsid w:val="0035556E"/>
    <w:rsid w:val="003635EC"/>
    <w:rsid w:val="00365B7B"/>
    <w:rsid w:val="00372AC5"/>
    <w:rsid w:val="0037527E"/>
    <w:rsid w:val="003801E5"/>
    <w:rsid w:val="003804BC"/>
    <w:rsid w:val="003807D5"/>
    <w:rsid w:val="00382D8E"/>
    <w:rsid w:val="00383DB6"/>
    <w:rsid w:val="003872F9"/>
    <w:rsid w:val="00392850"/>
    <w:rsid w:val="003963FC"/>
    <w:rsid w:val="00396CD3"/>
    <w:rsid w:val="003A07BE"/>
    <w:rsid w:val="003A1942"/>
    <w:rsid w:val="003A3EFA"/>
    <w:rsid w:val="003A79DF"/>
    <w:rsid w:val="003B17E1"/>
    <w:rsid w:val="003B18B8"/>
    <w:rsid w:val="003B39A3"/>
    <w:rsid w:val="003B443A"/>
    <w:rsid w:val="003B69A8"/>
    <w:rsid w:val="003B7B0C"/>
    <w:rsid w:val="003C75ED"/>
    <w:rsid w:val="003D173B"/>
    <w:rsid w:val="003D377A"/>
    <w:rsid w:val="003D392E"/>
    <w:rsid w:val="003D5AEA"/>
    <w:rsid w:val="003E21CC"/>
    <w:rsid w:val="003E3D7E"/>
    <w:rsid w:val="003E5F0C"/>
    <w:rsid w:val="003E79E4"/>
    <w:rsid w:val="003F1C29"/>
    <w:rsid w:val="003F2C3A"/>
    <w:rsid w:val="003F41FB"/>
    <w:rsid w:val="0040080B"/>
    <w:rsid w:val="00402329"/>
    <w:rsid w:val="00402794"/>
    <w:rsid w:val="0041089F"/>
    <w:rsid w:val="00410F7E"/>
    <w:rsid w:val="00412714"/>
    <w:rsid w:val="00414CD1"/>
    <w:rsid w:val="00415224"/>
    <w:rsid w:val="004158DA"/>
    <w:rsid w:val="00415A97"/>
    <w:rsid w:val="00423198"/>
    <w:rsid w:val="004244AB"/>
    <w:rsid w:val="00425D5E"/>
    <w:rsid w:val="00431BFA"/>
    <w:rsid w:val="004346FE"/>
    <w:rsid w:val="004373E0"/>
    <w:rsid w:val="004445C1"/>
    <w:rsid w:val="0044585E"/>
    <w:rsid w:val="00447B96"/>
    <w:rsid w:val="00452817"/>
    <w:rsid w:val="00454A12"/>
    <w:rsid w:val="0046266D"/>
    <w:rsid w:val="00464C91"/>
    <w:rsid w:val="004702ED"/>
    <w:rsid w:val="00472CC1"/>
    <w:rsid w:val="0048216E"/>
    <w:rsid w:val="004944A4"/>
    <w:rsid w:val="004A0842"/>
    <w:rsid w:val="004A1BA8"/>
    <w:rsid w:val="004A1DD8"/>
    <w:rsid w:val="004A5352"/>
    <w:rsid w:val="004A71D4"/>
    <w:rsid w:val="004A7D09"/>
    <w:rsid w:val="004B68C8"/>
    <w:rsid w:val="004C1362"/>
    <w:rsid w:val="004C1AE3"/>
    <w:rsid w:val="004C36CA"/>
    <w:rsid w:val="004C595B"/>
    <w:rsid w:val="004D2536"/>
    <w:rsid w:val="004E012E"/>
    <w:rsid w:val="004E15A4"/>
    <w:rsid w:val="004E2DCB"/>
    <w:rsid w:val="004E3A69"/>
    <w:rsid w:val="004E75E4"/>
    <w:rsid w:val="004E7B29"/>
    <w:rsid w:val="004F09A9"/>
    <w:rsid w:val="004F1DDA"/>
    <w:rsid w:val="004F4EF2"/>
    <w:rsid w:val="004F5989"/>
    <w:rsid w:val="0050186D"/>
    <w:rsid w:val="00503B03"/>
    <w:rsid w:val="00520C4B"/>
    <w:rsid w:val="0052306A"/>
    <w:rsid w:val="00525902"/>
    <w:rsid w:val="00525A62"/>
    <w:rsid w:val="00527162"/>
    <w:rsid w:val="00530FBC"/>
    <w:rsid w:val="00532BBE"/>
    <w:rsid w:val="00535A7E"/>
    <w:rsid w:val="00541A04"/>
    <w:rsid w:val="00545DFA"/>
    <w:rsid w:val="0054789A"/>
    <w:rsid w:val="00550637"/>
    <w:rsid w:val="00550E44"/>
    <w:rsid w:val="00555718"/>
    <w:rsid w:val="0056003B"/>
    <w:rsid w:val="00561447"/>
    <w:rsid w:val="005624DB"/>
    <w:rsid w:val="00567760"/>
    <w:rsid w:val="00567CC9"/>
    <w:rsid w:val="00571505"/>
    <w:rsid w:val="005744CF"/>
    <w:rsid w:val="005817DB"/>
    <w:rsid w:val="00582BB8"/>
    <w:rsid w:val="0058393E"/>
    <w:rsid w:val="0059587F"/>
    <w:rsid w:val="005A31F0"/>
    <w:rsid w:val="005A571B"/>
    <w:rsid w:val="005A5D2E"/>
    <w:rsid w:val="005A5D42"/>
    <w:rsid w:val="005B3EFE"/>
    <w:rsid w:val="005B403C"/>
    <w:rsid w:val="005C1C89"/>
    <w:rsid w:val="005C3C8A"/>
    <w:rsid w:val="005C5FE0"/>
    <w:rsid w:val="005C60CD"/>
    <w:rsid w:val="005C69EF"/>
    <w:rsid w:val="005C6FC1"/>
    <w:rsid w:val="005C7AFE"/>
    <w:rsid w:val="005D1822"/>
    <w:rsid w:val="005D2928"/>
    <w:rsid w:val="005D6D10"/>
    <w:rsid w:val="005D78F6"/>
    <w:rsid w:val="005E21E2"/>
    <w:rsid w:val="005E43D0"/>
    <w:rsid w:val="005E5613"/>
    <w:rsid w:val="005F5D4D"/>
    <w:rsid w:val="0060074C"/>
    <w:rsid w:val="006017D9"/>
    <w:rsid w:val="00602804"/>
    <w:rsid w:val="0060290D"/>
    <w:rsid w:val="006044F6"/>
    <w:rsid w:val="00605EB6"/>
    <w:rsid w:val="006145D1"/>
    <w:rsid w:val="00614B23"/>
    <w:rsid w:val="0062041A"/>
    <w:rsid w:val="006209C5"/>
    <w:rsid w:val="006229BC"/>
    <w:rsid w:val="00622B06"/>
    <w:rsid w:val="006245C2"/>
    <w:rsid w:val="0062578C"/>
    <w:rsid w:val="00627E55"/>
    <w:rsid w:val="0063015B"/>
    <w:rsid w:val="00632848"/>
    <w:rsid w:val="0063629C"/>
    <w:rsid w:val="00636E76"/>
    <w:rsid w:val="00645E37"/>
    <w:rsid w:val="00646F30"/>
    <w:rsid w:val="006549B7"/>
    <w:rsid w:val="00657319"/>
    <w:rsid w:val="006577DB"/>
    <w:rsid w:val="00657E2F"/>
    <w:rsid w:val="00664C36"/>
    <w:rsid w:val="00670493"/>
    <w:rsid w:val="00671288"/>
    <w:rsid w:val="00673073"/>
    <w:rsid w:val="006743E3"/>
    <w:rsid w:val="0067775C"/>
    <w:rsid w:val="00681385"/>
    <w:rsid w:val="006828DC"/>
    <w:rsid w:val="00683020"/>
    <w:rsid w:val="006853C7"/>
    <w:rsid w:val="00685898"/>
    <w:rsid w:val="0068657A"/>
    <w:rsid w:val="00687607"/>
    <w:rsid w:val="00687B34"/>
    <w:rsid w:val="00687B60"/>
    <w:rsid w:val="00690E9F"/>
    <w:rsid w:val="00695CFE"/>
    <w:rsid w:val="006A0AA6"/>
    <w:rsid w:val="006A33C9"/>
    <w:rsid w:val="006A4B6C"/>
    <w:rsid w:val="006A4DA3"/>
    <w:rsid w:val="006A65B9"/>
    <w:rsid w:val="006B07B9"/>
    <w:rsid w:val="006B2790"/>
    <w:rsid w:val="006B3A3C"/>
    <w:rsid w:val="006B6952"/>
    <w:rsid w:val="006C2960"/>
    <w:rsid w:val="006C2CCD"/>
    <w:rsid w:val="006C6000"/>
    <w:rsid w:val="006D59A7"/>
    <w:rsid w:val="006D7306"/>
    <w:rsid w:val="006D7968"/>
    <w:rsid w:val="006E328E"/>
    <w:rsid w:val="006E3F82"/>
    <w:rsid w:val="006E6FCD"/>
    <w:rsid w:val="0070312A"/>
    <w:rsid w:val="007078C5"/>
    <w:rsid w:val="00711E9F"/>
    <w:rsid w:val="0071254C"/>
    <w:rsid w:val="00713775"/>
    <w:rsid w:val="007225E5"/>
    <w:rsid w:val="00723BFE"/>
    <w:rsid w:val="00723DEE"/>
    <w:rsid w:val="00724575"/>
    <w:rsid w:val="00727873"/>
    <w:rsid w:val="00731D0F"/>
    <w:rsid w:val="0073549B"/>
    <w:rsid w:val="00737A33"/>
    <w:rsid w:val="0074098A"/>
    <w:rsid w:val="00743099"/>
    <w:rsid w:val="00745E07"/>
    <w:rsid w:val="00745E70"/>
    <w:rsid w:val="0075388A"/>
    <w:rsid w:val="00755AAD"/>
    <w:rsid w:val="007560D1"/>
    <w:rsid w:val="007572D3"/>
    <w:rsid w:val="00761C3D"/>
    <w:rsid w:val="0076346D"/>
    <w:rsid w:val="00767C07"/>
    <w:rsid w:val="00767C7C"/>
    <w:rsid w:val="00770C6F"/>
    <w:rsid w:val="007712C7"/>
    <w:rsid w:val="00771911"/>
    <w:rsid w:val="00776AA5"/>
    <w:rsid w:val="00784898"/>
    <w:rsid w:val="007929BF"/>
    <w:rsid w:val="00794F5F"/>
    <w:rsid w:val="00796B03"/>
    <w:rsid w:val="007A2EAB"/>
    <w:rsid w:val="007A3108"/>
    <w:rsid w:val="007A6060"/>
    <w:rsid w:val="007A627D"/>
    <w:rsid w:val="007A6DB3"/>
    <w:rsid w:val="007A6E31"/>
    <w:rsid w:val="007A7E97"/>
    <w:rsid w:val="007B16FF"/>
    <w:rsid w:val="007B4E08"/>
    <w:rsid w:val="007C72F2"/>
    <w:rsid w:val="007D15BF"/>
    <w:rsid w:val="007D2850"/>
    <w:rsid w:val="007D3888"/>
    <w:rsid w:val="007D63C3"/>
    <w:rsid w:val="007D7C72"/>
    <w:rsid w:val="007E0A2A"/>
    <w:rsid w:val="007E19FB"/>
    <w:rsid w:val="007E5584"/>
    <w:rsid w:val="007E643E"/>
    <w:rsid w:val="007E6760"/>
    <w:rsid w:val="007F5BAF"/>
    <w:rsid w:val="008015CC"/>
    <w:rsid w:val="00803705"/>
    <w:rsid w:val="00803C60"/>
    <w:rsid w:val="008041C6"/>
    <w:rsid w:val="00807879"/>
    <w:rsid w:val="0081043C"/>
    <w:rsid w:val="0081749F"/>
    <w:rsid w:val="008202C3"/>
    <w:rsid w:val="00821CF5"/>
    <w:rsid w:val="00821DF4"/>
    <w:rsid w:val="008220E8"/>
    <w:rsid w:val="008248AC"/>
    <w:rsid w:val="0082520B"/>
    <w:rsid w:val="008321AD"/>
    <w:rsid w:val="00835BBB"/>
    <w:rsid w:val="008421D1"/>
    <w:rsid w:val="008524DE"/>
    <w:rsid w:val="00855EAF"/>
    <w:rsid w:val="00856661"/>
    <w:rsid w:val="0085740A"/>
    <w:rsid w:val="00857E5A"/>
    <w:rsid w:val="00860103"/>
    <w:rsid w:val="00860185"/>
    <w:rsid w:val="00860DBA"/>
    <w:rsid w:val="00866968"/>
    <w:rsid w:val="008673CC"/>
    <w:rsid w:val="0087211D"/>
    <w:rsid w:val="00872762"/>
    <w:rsid w:val="00873D46"/>
    <w:rsid w:val="0087515A"/>
    <w:rsid w:val="00880299"/>
    <w:rsid w:val="0088125A"/>
    <w:rsid w:val="00881781"/>
    <w:rsid w:val="00890F9D"/>
    <w:rsid w:val="00892F03"/>
    <w:rsid w:val="00896B22"/>
    <w:rsid w:val="008A4083"/>
    <w:rsid w:val="008B78D8"/>
    <w:rsid w:val="008C28D3"/>
    <w:rsid w:val="008C5D66"/>
    <w:rsid w:val="008D13E3"/>
    <w:rsid w:val="008D35E9"/>
    <w:rsid w:val="008D5F11"/>
    <w:rsid w:val="008E021D"/>
    <w:rsid w:val="008E463C"/>
    <w:rsid w:val="008E5B13"/>
    <w:rsid w:val="008E77EC"/>
    <w:rsid w:val="008F1371"/>
    <w:rsid w:val="008F3530"/>
    <w:rsid w:val="008F5AC2"/>
    <w:rsid w:val="00900FD3"/>
    <w:rsid w:val="009053AB"/>
    <w:rsid w:val="00906939"/>
    <w:rsid w:val="00910BD2"/>
    <w:rsid w:val="0091177A"/>
    <w:rsid w:val="009165F7"/>
    <w:rsid w:val="009173ED"/>
    <w:rsid w:val="00924117"/>
    <w:rsid w:val="00924A7E"/>
    <w:rsid w:val="009265B1"/>
    <w:rsid w:val="00927BD6"/>
    <w:rsid w:val="009306D0"/>
    <w:rsid w:val="009311EF"/>
    <w:rsid w:val="009312F2"/>
    <w:rsid w:val="00933BB9"/>
    <w:rsid w:val="00935DEC"/>
    <w:rsid w:val="00940C29"/>
    <w:rsid w:val="009458FA"/>
    <w:rsid w:val="009461EC"/>
    <w:rsid w:val="00952634"/>
    <w:rsid w:val="009650B9"/>
    <w:rsid w:val="00965DD4"/>
    <w:rsid w:val="00966126"/>
    <w:rsid w:val="0097079F"/>
    <w:rsid w:val="0097092E"/>
    <w:rsid w:val="00971EAA"/>
    <w:rsid w:val="009737F9"/>
    <w:rsid w:val="00974A69"/>
    <w:rsid w:val="00974AC5"/>
    <w:rsid w:val="00975EBE"/>
    <w:rsid w:val="009818E4"/>
    <w:rsid w:val="00981FBF"/>
    <w:rsid w:val="009A21A6"/>
    <w:rsid w:val="009A2862"/>
    <w:rsid w:val="009A3012"/>
    <w:rsid w:val="009A4A46"/>
    <w:rsid w:val="009A6FB0"/>
    <w:rsid w:val="009B10B1"/>
    <w:rsid w:val="009B34E7"/>
    <w:rsid w:val="009B3AD8"/>
    <w:rsid w:val="009C16A3"/>
    <w:rsid w:val="009C1E03"/>
    <w:rsid w:val="009D3EFC"/>
    <w:rsid w:val="009D4DF4"/>
    <w:rsid w:val="009D6D88"/>
    <w:rsid w:val="009E7BC7"/>
    <w:rsid w:val="009E7FF1"/>
    <w:rsid w:val="009F24F8"/>
    <w:rsid w:val="009F435A"/>
    <w:rsid w:val="00A001EA"/>
    <w:rsid w:val="00A03559"/>
    <w:rsid w:val="00A04873"/>
    <w:rsid w:val="00A05566"/>
    <w:rsid w:val="00A0693E"/>
    <w:rsid w:val="00A1078B"/>
    <w:rsid w:val="00A16585"/>
    <w:rsid w:val="00A22460"/>
    <w:rsid w:val="00A22802"/>
    <w:rsid w:val="00A2352D"/>
    <w:rsid w:val="00A31C7E"/>
    <w:rsid w:val="00A329CA"/>
    <w:rsid w:val="00A32F23"/>
    <w:rsid w:val="00A36681"/>
    <w:rsid w:val="00A3739D"/>
    <w:rsid w:val="00A431FE"/>
    <w:rsid w:val="00A5249F"/>
    <w:rsid w:val="00A60776"/>
    <w:rsid w:val="00A61849"/>
    <w:rsid w:val="00A625E7"/>
    <w:rsid w:val="00A62FB6"/>
    <w:rsid w:val="00A6608E"/>
    <w:rsid w:val="00A66425"/>
    <w:rsid w:val="00A7433D"/>
    <w:rsid w:val="00A76F6C"/>
    <w:rsid w:val="00A9250B"/>
    <w:rsid w:val="00A9299C"/>
    <w:rsid w:val="00A942AE"/>
    <w:rsid w:val="00A9783B"/>
    <w:rsid w:val="00AA6319"/>
    <w:rsid w:val="00AA788E"/>
    <w:rsid w:val="00AA7E1D"/>
    <w:rsid w:val="00AB0356"/>
    <w:rsid w:val="00AC2E3B"/>
    <w:rsid w:val="00AC68A2"/>
    <w:rsid w:val="00AD0F5A"/>
    <w:rsid w:val="00AE28DD"/>
    <w:rsid w:val="00AE2FAB"/>
    <w:rsid w:val="00AE3C85"/>
    <w:rsid w:val="00AF1DE2"/>
    <w:rsid w:val="00AF2CFD"/>
    <w:rsid w:val="00B04315"/>
    <w:rsid w:val="00B04F64"/>
    <w:rsid w:val="00B057C5"/>
    <w:rsid w:val="00B06C30"/>
    <w:rsid w:val="00B12714"/>
    <w:rsid w:val="00B1329B"/>
    <w:rsid w:val="00B1378F"/>
    <w:rsid w:val="00B1617A"/>
    <w:rsid w:val="00B16F2B"/>
    <w:rsid w:val="00B23029"/>
    <w:rsid w:val="00B267E8"/>
    <w:rsid w:val="00B30535"/>
    <w:rsid w:val="00B333CD"/>
    <w:rsid w:val="00B3555A"/>
    <w:rsid w:val="00B35CD3"/>
    <w:rsid w:val="00B40611"/>
    <w:rsid w:val="00B40738"/>
    <w:rsid w:val="00B44692"/>
    <w:rsid w:val="00B45641"/>
    <w:rsid w:val="00B51E68"/>
    <w:rsid w:val="00B636EC"/>
    <w:rsid w:val="00B652E0"/>
    <w:rsid w:val="00B652F3"/>
    <w:rsid w:val="00B65508"/>
    <w:rsid w:val="00B72702"/>
    <w:rsid w:val="00B76BB4"/>
    <w:rsid w:val="00B809E5"/>
    <w:rsid w:val="00B836C6"/>
    <w:rsid w:val="00B910C6"/>
    <w:rsid w:val="00B9190C"/>
    <w:rsid w:val="00B943AA"/>
    <w:rsid w:val="00BA3304"/>
    <w:rsid w:val="00BB06C0"/>
    <w:rsid w:val="00BB3526"/>
    <w:rsid w:val="00BB4137"/>
    <w:rsid w:val="00BB4581"/>
    <w:rsid w:val="00BB4B53"/>
    <w:rsid w:val="00BB4C82"/>
    <w:rsid w:val="00BB55F8"/>
    <w:rsid w:val="00BC0578"/>
    <w:rsid w:val="00BC0B5C"/>
    <w:rsid w:val="00BC1596"/>
    <w:rsid w:val="00BC232C"/>
    <w:rsid w:val="00BC6A1C"/>
    <w:rsid w:val="00BC6A8F"/>
    <w:rsid w:val="00BD28F1"/>
    <w:rsid w:val="00BD3397"/>
    <w:rsid w:val="00BD370B"/>
    <w:rsid w:val="00BD4833"/>
    <w:rsid w:val="00BE1367"/>
    <w:rsid w:val="00BE16F6"/>
    <w:rsid w:val="00BE40C0"/>
    <w:rsid w:val="00BE414E"/>
    <w:rsid w:val="00BE43F1"/>
    <w:rsid w:val="00BF0BC4"/>
    <w:rsid w:val="00BF10CF"/>
    <w:rsid w:val="00BF16BF"/>
    <w:rsid w:val="00BF2191"/>
    <w:rsid w:val="00BF6A31"/>
    <w:rsid w:val="00BF7A21"/>
    <w:rsid w:val="00C02E10"/>
    <w:rsid w:val="00C03246"/>
    <w:rsid w:val="00C136D9"/>
    <w:rsid w:val="00C17576"/>
    <w:rsid w:val="00C20626"/>
    <w:rsid w:val="00C22E7D"/>
    <w:rsid w:val="00C23DF5"/>
    <w:rsid w:val="00C25622"/>
    <w:rsid w:val="00C336B2"/>
    <w:rsid w:val="00C33BE8"/>
    <w:rsid w:val="00C35E96"/>
    <w:rsid w:val="00C42D72"/>
    <w:rsid w:val="00C52DD0"/>
    <w:rsid w:val="00C54877"/>
    <w:rsid w:val="00C57297"/>
    <w:rsid w:val="00C5762F"/>
    <w:rsid w:val="00C57964"/>
    <w:rsid w:val="00C71262"/>
    <w:rsid w:val="00C720CE"/>
    <w:rsid w:val="00C73C8A"/>
    <w:rsid w:val="00C74633"/>
    <w:rsid w:val="00C75C1F"/>
    <w:rsid w:val="00C76709"/>
    <w:rsid w:val="00C76B4B"/>
    <w:rsid w:val="00C84563"/>
    <w:rsid w:val="00C847EC"/>
    <w:rsid w:val="00C86BA9"/>
    <w:rsid w:val="00C871A8"/>
    <w:rsid w:val="00C90F30"/>
    <w:rsid w:val="00CA6052"/>
    <w:rsid w:val="00CA6C01"/>
    <w:rsid w:val="00CB159D"/>
    <w:rsid w:val="00CB3F38"/>
    <w:rsid w:val="00CB6CD9"/>
    <w:rsid w:val="00CC42EA"/>
    <w:rsid w:val="00CC6658"/>
    <w:rsid w:val="00CC6D8F"/>
    <w:rsid w:val="00CD1BC5"/>
    <w:rsid w:val="00CD24AD"/>
    <w:rsid w:val="00CD2F65"/>
    <w:rsid w:val="00CD339C"/>
    <w:rsid w:val="00CD44D4"/>
    <w:rsid w:val="00CD6244"/>
    <w:rsid w:val="00CF2341"/>
    <w:rsid w:val="00CF6263"/>
    <w:rsid w:val="00D017AD"/>
    <w:rsid w:val="00D02370"/>
    <w:rsid w:val="00D051D0"/>
    <w:rsid w:val="00D0592B"/>
    <w:rsid w:val="00D217EA"/>
    <w:rsid w:val="00D21C3F"/>
    <w:rsid w:val="00D248EE"/>
    <w:rsid w:val="00D24DCC"/>
    <w:rsid w:val="00D26B8D"/>
    <w:rsid w:val="00D305CD"/>
    <w:rsid w:val="00D30DDE"/>
    <w:rsid w:val="00D30DEB"/>
    <w:rsid w:val="00D33CCF"/>
    <w:rsid w:val="00D4024F"/>
    <w:rsid w:val="00D40D2A"/>
    <w:rsid w:val="00D41B9F"/>
    <w:rsid w:val="00D430D7"/>
    <w:rsid w:val="00D4459C"/>
    <w:rsid w:val="00D452A0"/>
    <w:rsid w:val="00D54ABC"/>
    <w:rsid w:val="00D556F3"/>
    <w:rsid w:val="00D565D4"/>
    <w:rsid w:val="00D56714"/>
    <w:rsid w:val="00D66F36"/>
    <w:rsid w:val="00D6707B"/>
    <w:rsid w:val="00D67E69"/>
    <w:rsid w:val="00D71EE8"/>
    <w:rsid w:val="00D73F75"/>
    <w:rsid w:val="00D83212"/>
    <w:rsid w:val="00D8540C"/>
    <w:rsid w:val="00D85E60"/>
    <w:rsid w:val="00D87A68"/>
    <w:rsid w:val="00D87EFC"/>
    <w:rsid w:val="00D91153"/>
    <w:rsid w:val="00D9362F"/>
    <w:rsid w:val="00D9364E"/>
    <w:rsid w:val="00D941B8"/>
    <w:rsid w:val="00D96F24"/>
    <w:rsid w:val="00DA31AD"/>
    <w:rsid w:val="00DA5520"/>
    <w:rsid w:val="00DA56B9"/>
    <w:rsid w:val="00DA6A2A"/>
    <w:rsid w:val="00DA7890"/>
    <w:rsid w:val="00DB0BBB"/>
    <w:rsid w:val="00DB3F70"/>
    <w:rsid w:val="00DC0198"/>
    <w:rsid w:val="00DD20EA"/>
    <w:rsid w:val="00DE00CC"/>
    <w:rsid w:val="00DE0E9E"/>
    <w:rsid w:val="00DE1DC2"/>
    <w:rsid w:val="00DE5669"/>
    <w:rsid w:val="00DE73A7"/>
    <w:rsid w:val="00DF2391"/>
    <w:rsid w:val="00DF6096"/>
    <w:rsid w:val="00E021CE"/>
    <w:rsid w:val="00E04E4C"/>
    <w:rsid w:val="00E129E7"/>
    <w:rsid w:val="00E170E6"/>
    <w:rsid w:val="00E21054"/>
    <w:rsid w:val="00E25578"/>
    <w:rsid w:val="00E322DD"/>
    <w:rsid w:val="00E34C1D"/>
    <w:rsid w:val="00E363E2"/>
    <w:rsid w:val="00E406AA"/>
    <w:rsid w:val="00E415DE"/>
    <w:rsid w:val="00E42229"/>
    <w:rsid w:val="00E456B4"/>
    <w:rsid w:val="00E50319"/>
    <w:rsid w:val="00E50507"/>
    <w:rsid w:val="00E519FA"/>
    <w:rsid w:val="00E53D1B"/>
    <w:rsid w:val="00E5567C"/>
    <w:rsid w:val="00E61765"/>
    <w:rsid w:val="00E659E0"/>
    <w:rsid w:val="00E73B94"/>
    <w:rsid w:val="00E8791C"/>
    <w:rsid w:val="00E90110"/>
    <w:rsid w:val="00E91297"/>
    <w:rsid w:val="00EA2AC4"/>
    <w:rsid w:val="00EA47EA"/>
    <w:rsid w:val="00EA7784"/>
    <w:rsid w:val="00EA7BC5"/>
    <w:rsid w:val="00EB470C"/>
    <w:rsid w:val="00EB7571"/>
    <w:rsid w:val="00EB7A0F"/>
    <w:rsid w:val="00EC0365"/>
    <w:rsid w:val="00EC0FF1"/>
    <w:rsid w:val="00EC2263"/>
    <w:rsid w:val="00EC22AC"/>
    <w:rsid w:val="00EC3885"/>
    <w:rsid w:val="00EC46F2"/>
    <w:rsid w:val="00EC554F"/>
    <w:rsid w:val="00ED05B8"/>
    <w:rsid w:val="00ED2592"/>
    <w:rsid w:val="00ED284C"/>
    <w:rsid w:val="00ED2BF0"/>
    <w:rsid w:val="00ED398E"/>
    <w:rsid w:val="00ED3DCF"/>
    <w:rsid w:val="00ED6A04"/>
    <w:rsid w:val="00ED6E89"/>
    <w:rsid w:val="00EE2C40"/>
    <w:rsid w:val="00EE4C8F"/>
    <w:rsid w:val="00EE5B86"/>
    <w:rsid w:val="00EE7E95"/>
    <w:rsid w:val="00EF2583"/>
    <w:rsid w:val="00EF2FA9"/>
    <w:rsid w:val="00F004F9"/>
    <w:rsid w:val="00F00C56"/>
    <w:rsid w:val="00F042DA"/>
    <w:rsid w:val="00F057A3"/>
    <w:rsid w:val="00F12A23"/>
    <w:rsid w:val="00F14157"/>
    <w:rsid w:val="00F14FC4"/>
    <w:rsid w:val="00F15960"/>
    <w:rsid w:val="00F17252"/>
    <w:rsid w:val="00F21C3F"/>
    <w:rsid w:val="00F223E7"/>
    <w:rsid w:val="00F261E8"/>
    <w:rsid w:val="00F31021"/>
    <w:rsid w:val="00F31F3A"/>
    <w:rsid w:val="00F330AE"/>
    <w:rsid w:val="00F36626"/>
    <w:rsid w:val="00F375EB"/>
    <w:rsid w:val="00F44047"/>
    <w:rsid w:val="00F446E6"/>
    <w:rsid w:val="00F4753B"/>
    <w:rsid w:val="00F50903"/>
    <w:rsid w:val="00F5289C"/>
    <w:rsid w:val="00F52C41"/>
    <w:rsid w:val="00F53F7C"/>
    <w:rsid w:val="00F6054F"/>
    <w:rsid w:val="00F60985"/>
    <w:rsid w:val="00F64828"/>
    <w:rsid w:val="00F65466"/>
    <w:rsid w:val="00F66C53"/>
    <w:rsid w:val="00F67DE0"/>
    <w:rsid w:val="00F70CBB"/>
    <w:rsid w:val="00F7204E"/>
    <w:rsid w:val="00F74518"/>
    <w:rsid w:val="00F75E31"/>
    <w:rsid w:val="00F8212B"/>
    <w:rsid w:val="00F82660"/>
    <w:rsid w:val="00F927A3"/>
    <w:rsid w:val="00F944EA"/>
    <w:rsid w:val="00FA4F9B"/>
    <w:rsid w:val="00FA5991"/>
    <w:rsid w:val="00FB2F1C"/>
    <w:rsid w:val="00FB2F44"/>
    <w:rsid w:val="00FB3DF9"/>
    <w:rsid w:val="00FC32F1"/>
    <w:rsid w:val="00FC6AC6"/>
    <w:rsid w:val="00FD2B59"/>
    <w:rsid w:val="00FD33DD"/>
    <w:rsid w:val="00FD4828"/>
    <w:rsid w:val="00FE58B2"/>
    <w:rsid w:val="00FF0B34"/>
    <w:rsid w:val="00FF1478"/>
    <w:rsid w:val="00FF229A"/>
    <w:rsid w:val="00FF3B2A"/>
    <w:rsid w:val="00FF4B22"/>
    <w:rsid w:val="00FF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 style="mso-position-horizontal-relative:page;mso-position-vertical-relative:page"/>
    <o:shapelayout v:ext="edit">
      <o:idmap v:ext="edit" data="1"/>
    </o:shapelayout>
  </w:shapeDefaults>
  <w:decimalSymbol w:val=","/>
  <w:listSeparator w:val=";"/>
  <w14:docId w14:val="0B714C3C"/>
  <w15:docId w15:val="{AB01B145-7503-4556-96A4-1A7F56659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00000"/>
        <w:lang w:val="sl-SI" w:eastAsia="en-US" w:bidi="ar-SA"/>
      </w:rPr>
    </w:rPrDefault>
    <w:pPrDefault>
      <w:pPr>
        <w:spacing w:after="120" w:line="30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12" w:unhideWhenUsed="1"/>
    <w:lsdException w:name="toc 8" w:semiHidden="1" w:uiPriority="12" w:unhideWhenUsed="1"/>
    <w:lsdException w:name="toc 9" w:semiHidden="1" w:uiPriority="12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13" w:unhideWhenUsed="1"/>
    <w:lsdException w:name="macro" w:semiHidden="1" w:unhideWhenUsed="1"/>
    <w:lsdException w:name="toa heading" w:semiHidden="1" w:uiPriority="13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uiPriority="6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uiPriority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41A04"/>
    <w:pPr>
      <w:jc w:val="both"/>
    </w:pPr>
  </w:style>
  <w:style w:type="paragraph" w:styleId="Naslov1">
    <w:name w:val="heading 1"/>
    <w:basedOn w:val="Navaden"/>
    <w:next w:val="Navaden"/>
    <w:link w:val="Naslov1Znak"/>
    <w:uiPriority w:val="9"/>
    <w:qFormat/>
    <w:rsid w:val="00F53F7C"/>
    <w:pPr>
      <w:keepNext/>
      <w:keepLines/>
      <w:pageBreakBefore/>
      <w:numPr>
        <w:numId w:val="20"/>
      </w:numPr>
      <w:spacing w:before="480" w:line="240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C52F33"/>
      <w:sz w:val="32"/>
      <w:szCs w:val="28"/>
    </w:rPr>
  </w:style>
  <w:style w:type="paragraph" w:styleId="Naslov2">
    <w:name w:val="heading 2"/>
    <w:basedOn w:val="Navaden"/>
    <w:next w:val="Navaden"/>
    <w:link w:val="Naslov2Znak"/>
    <w:uiPriority w:val="9"/>
    <w:qFormat/>
    <w:rsid w:val="00F53F7C"/>
    <w:pPr>
      <w:keepNext/>
      <w:keepLines/>
      <w:numPr>
        <w:ilvl w:val="1"/>
        <w:numId w:val="20"/>
      </w:numPr>
      <w:spacing w:before="360" w:line="240" w:lineRule="auto"/>
      <w:jc w:val="left"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Naslov3">
    <w:name w:val="heading 3"/>
    <w:basedOn w:val="Navaden"/>
    <w:next w:val="Navaden"/>
    <w:link w:val="Naslov3Znak"/>
    <w:uiPriority w:val="9"/>
    <w:qFormat/>
    <w:rsid w:val="00F53F7C"/>
    <w:pPr>
      <w:keepNext/>
      <w:keepLines/>
      <w:numPr>
        <w:ilvl w:val="2"/>
        <w:numId w:val="20"/>
      </w:numPr>
      <w:spacing w:before="360" w:line="240" w:lineRule="auto"/>
      <w:jc w:val="left"/>
      <w:outlineLvl w:val="2"/>
    </w:pPr>
    <w:rPr>
      <w:rFonts w:asciiTheme="majorHAnsi" w:eastAsiaTheme="majorEastAsia" w:hAnsiTheme="majorHAnsi" w:cstheme="majorBidi"/>
      <w:b/>
      <w:bCs/>
      <w:sz w:val="22"/>
      <w:szCs w:val="22"/>
    </w:rPr>
  </w:style>
  <w:style w:type="paragraph" w:styleId="Naslov4">
    <w:name w:val="heading 4"/>
    <w:basedOn w:val="Navaden"/>
    <w:next w:val="Navaden"/>
    <w:link w:val="Naslov4Znak"/>
    <w:uiPriority w:val="9"/>
    <w:qFormat/>
    <w:rsid w:val="00F53F7C"/>
    <w:pPr>
      <w:keepNext/>
      <w:keepLines/>
      <w:numPr>
        <w:ilvl w:val="3"/>
        <w:numId w:val="20"/>
      </w:numPr>
      <w:spacing w:before="240" w:line="240" w:lineRule="auto"/>
      <w:jc w:val="left"/>
      <w:outlineLvl w:val="3"/>
    </w:pPr>
    <w:rPr>
      <w:rFonts w:asciiTheme="majorHAnsi" w:eastAsiaTheme="majorEastAsia" w:hAnsiTheme="majorHAnsi" w:cstheme="majorBidi"/>
      <w:b/>
      <w:bCs/>
      <w:iCs/>
      <w:sz w:val="22"/>
      <w:szCs w:val="22"/>
    </w:rPr>
  </w:style>
  <w:style w:type="paragraph" w:styleId="Naslov5">
    <w:name w:val="heading 5"/>
    <w:basedOn w:val="Navaden"/>
    <w:next w:val="Navaden"/>
    <w:link w:val="Naslov5Znak"/>
    <w:uiPriority w:val="9"/>
    <w:qFormat/>
    <w:rsid w:val="00F53F7C"/>
    <w:pPr>
      <w:keepNext/>
      <w:keepLines/>
      <w:numPr>
        <w:ilvl w:val="4"/>
        <w:numId w:val="20"/>
      </w:numPr>
      <w:spacing w:before="240" w:line="240" w:lineRule="auto"/>
      <w:jc w:val="left"/>
      <w:outlineLvl w:val="4"/>
    </w:pPr>
    <w:rPr>
      <w:rFonts w:asciiTheme="majorHAnsi" w:eastAsiaTheme="majorEastAsia" w:hAnsiTheme="majorHAnsi" w:cstheme="majorBidi"/>
      <w:b/>
      <w:sz w:val="22"/>
    </w:rPr>
  </w:style>
  <w:style w:type="paragraph" w:styleId="Naslov6">
    <w:name w:val="heading 6"/>
    <w:basedOn w:val="Navaden"/>
    <w:next w:val="Navaden"/>
    <w:link w:val="Naslov6Znak"/>
    <w:uiPriority w:val="9"/>
    <w:rsid w:val="00F53F7C"/>
    <w:pPr>
      <w:keepNext/>
      <w:keepLines/>
      <w:pageBreakBefore/>
      <w:numPr>
        <w:ilvl w:val="5"/>
        <w:numId w:val="20"/>
      </w:numPr>
      <w:spacing w:before="480" w:line="240" w:lineRule="auto"/>
      <w:jc w:val="left"/>
      <w:outlineLvl w:val="5"/>
    </w:pPr>
    <w:rPr>
      <w:rFonts w:asciiTheme="majorHAnsi" w:eastAsiaTheme="majorEastAsia" w:hAnsiTheme="majorHAnsi" w:cstheme="majorBidi"/>
      <w:b/>
      <w:iCs/>
      <w:color w:val="C52F33"/>
      <w:sz w:val="32"/>
    </w:rPr>
  </w:style>
  <w:style w:type="paragraph" w:styleId="Naslov7">
    <w:name w:val="heading 7"/>
    <w:basedOn w:val="Navaden"/>
    <w:next w:val="Navaden"/>
    <w:link w:val="Naslov7Znak"/>
    <w:uiPriority w:val="9"/>
    <w:qFormat/>
    <w:rsid w:val="00F53F7C"/>
    <w:pPr>
      <w:keepNext/>
      <w:keepLines/>
      <w:numPr>
        <w:ilvl w:val="6"/>
        <w:numId w:val="20"/>
      </w:numPr>
      <w:spacing w:before="360" w:line="240" w:lineRule="auto"/>
      <w:jc w:val="left"/>
      <w:outlineLvl w:val="6"/>
    </w:pPr>
    <w:rPr>
      <w:rFonts w:asciiTheme="majorHAnsi" w:eastAsiaTheme="majorEastAsia" w:hAnsiTheme="majorHAnsi" w:cstheme="majorBidi"/>
      <w:b/>
      <w:iCs/>
      <w:color w:val="auto"/>
      <w:sz w:val="24"/>
    </w:rPr>
  </w:style>
  <w:style w:type="paragraph" w:styleId="Naslov8">
    <w:name w:val="heading 8"/>
    <w:basedOn w:val="Navaden"/>
    <w:next w:val="Navaden"/>
    <w:link w:val="Naslov8Znak"/>
    <w:uiPriority w:val="9"/>
    <w:qFormat/>
    <w:rsid w:val="00F53F7C"/>
    <w:pPr>
      <w:keepNext/>
      <w:keepLines/>
      <w:numPr>
        <w:ilvl w:val="7"/>
        <w:numId w:val="20"/>
      </w:numPr>
      <w:spacing w:before="360" w:line="240" w:lineRule="auto"/>
      <w:jc w:val="left"/>
      <w:outlineLvl w:val="7"/>
    </w:pPr>
    <w:rPr>
      <w:rFonts w:asciiTheme="majorHAnsi" w:eastAsiaTheme="majorEastAsia" w:hAnsiTheme="majorHAnsi" w:cstheme="majorBidi"/>
      <w:b/>
      <w:color w:val="auto"/>
      <w:sz w:val="22"/>
    </w:rPr>
  </w:style>
  <w:style w:type="paragraph" w:styleId="Naslov9">
    <w:name w:val="heading 9"/>
    <w:basedOn w:val="Navaden"/>
    <w:next w:val="Navaden"/>
    <w:link w:val="Naslov9Znak"/>
    <w:uiPriority w:val="9"/>
    <w:qFormat/>
    <w:rsid w:val="00F53F7C"/>
    <w:pPr>
      <w:keepNext/>
      <w:keepLines/>
      <w:numPr>
        <w:ilvl w:val="8"/>
        <w:numId w:val="20"/>
      </w:numPr>
      <w:spacing w:before="240" w:line="240" w:lineRule="auto"/>
      <w:jc w:val="left"/>
      <w:outlineLvl w:val="8"/>
    </w:pPr>
    <w:rPr>
      <w:rFonts w:asciiTheme="majorHAnsi" w:eastAsiaTheme="majorEastAsia" w:hAnsiTheme="majorHAnsi" w:cstheme="majorBidi"/>
      <w:b/>
      <w:i/>
      <w:iCs/>
      <w:color w:val="auto"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6"/>
    <w:rsid w:val="00541A04"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left"/>
    </w:pPr>
    <w:rPr>
      <w:caps/>
      <w:color w:val="C52F33"/>
      <w:sz w:val="18"/>
    </w:rPr>
  </w:style>
  <w:style w:type="character" w:customStyle="1" w:styleId="GlavaZnak">
    <w:name w:val="Glava Znak"/>
    <w:basedOn w:val="Privzetapisavaodstavka"/>
    <w:link w:val="Glava"/>
    <w:uiPriority w:val="6"/>
    <w:rsid w:val="00541A04"/>
    <w:rPr>
      <w:caps/>
      <w:color w:val="C52F33"/>
      <w:sz w:val="18"/>
    </w:rPr>
  </w:style>
  <w:style w:type="paragraph" w:styleId="Noga">
    <w:name w:val="footer"/>
    <w:basedOn w:val="Navaden"/>
    <w:link w:val="NogaZnak"/>
    <w:uiPriority w:val="6"/>
    <w:rsid w:val="00BF6A31"/>
    <w:pPr>
      <w:tabs>
        <w:tab w:val="center" w:pos="4536"/>
        <w:tab w:val="right" w:pos="9072"/>
      </w:tabs>
      <w:spacing w:after="0" w:line="240" w:lineRule="auto"/>
      <w:jc w:val="left"/>
    </w:pPr>
    <w:rPr>
      <w:sz w:val="16"/>
    </w:rPr>
  </w:style>
  <w:style w:type="character" w:customStyle="1" w:styleId="NogaZnak">
    <w:name w:val="Noga Znak"/>
    <w:basedOn w:val="Privzetapisavaodstavka"/>
    <w:link w:val="Noga"/>
    <w:uiPriority w:val="6"/>
    <w:rsid w:val="007A7E97"/>
    <w:rPr>
      <w:sz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32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F1E03"/>
    <w:rPr>
      <w:rFonts w:ascii="Tahoma" w:hAnsi="Tahoma" w:cs="Tahoma"/>
      <w:sz w:val="16"/>
      <w:szCs w:val="16"/>
    </w:rPr>
  </w:style>
  <w:style w:type="character" w:customStyle="1" w:styleId="Naslov1Znak">
    <w:name w:val="Naslov 1 Znak"/>
    <w:basedOn w:val="Privzetapisavaodstavka"/>
    <w:link w:val="Naslov1"/>
    <w:uiPriority w:val="9"/>
    <w:rsid w:val="00F53F7C"/>
    <w:rPr>
      <w:rFonts w:asciiTheme="majorHAnsi" w:eastAsiaTheme="majorEastAsia" w:hAnsiTheme="majorHAnsi" w:cstheme="majorBidi"/>
      <w:b/>
      <w:bCs/>
      <w:color w:val="C52F33"/>
      <w:sz w:val="32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F53F7C"/>
    <w:rPr>
      <w:rFonts w:asciiTheme="majorHAnsi" w:eastAsiaTheme="majorEastAsia" w:hAnsiTheme="majorHAnsi" w:cstheme="majorBidi"/>
      <w:b/>
      <w:bCs/>
      <w:sz w:val="24"/>
      <w:szCs w:val="26"/>
    </w:rPr>
  </w:style>
  <w:style w:type="character" w:styleId="Hiperpovezava">
    <w:name w:val="Hyperlink"/>
    <w:basedOn w:val="Privzetapisavaodstavka"/>
    <w:uiPriority w:val="99"/>
    <w:rsid w:val="007A627D"/>
    <w:rPr>
      <w:color w:val="000000" w:themeColor="hyperlink"/>
      <w:u w:val="single"/>
    </w:rPr>
  </w:style>
  <w:style w:type="character" w:customStyle="1" w:styleId="Naslov3Znak">
    <w:name w:val="Naslov 3 Znak"/>
    <w:basedOn w:val="Privzetapisavaodstavka"/>
    <w:link w:val="Naslov3"/>
    <w:uiPriority w:val="9"/>
    <w:rsid w:val="00F53F7C"/>
    <w:rPr>
      <w:rFonts w:asciiTheme="majorHAnsi" w:eastAsiaTheme="majorEastAsia" w:hAnsiTheme="majorHAnsi" w:cstheme="majorBidi"/>
      <w:b/>
      <w:bCs/>
      <w:sz w:val="22"/>
      <w:szCs w:val="22"/>
    </w:rPr>
  </w:style>
  <w:style w:type="paragraph" w:styleId="Odstavekseznama">
    <w:name w:val="List Paragraph"/>
    <w:basedOn w:val="Navaden"/>
    <w:link w:val="OdstavekseznamaZnak"/>
    <w:uiPriority w:val="99"/>
    <w:semiHidden/>
    <w:unhideWhenUsed/>
    <w:qFormat/>
    <w:rsid w:val="00681385"/>
    <w:pPr>
      <w:ind w:left="720"/>
      <w:contextualSpacing/>
    </w:pPr>
  </w:style>
  <w:style w:type="paragraph" w:styleId="Napis">
    <w:name w:val="caption"/>
    <w:basedOn w:val="Navaden"/>
    <w:next w:val="Navaden"/>
    <w:uiPriority w:val="2"/>
    <w:qFormat/>
    <w:rsid w:val="005B3EFE"/>
    <w:pPr>
      <w:keepLines/>
      <w:spacing w:before="120" w:after="360" w:line="270" w:lineRule="exact"/>
      <w:jc w:val="center"/>
    </w:pPr>
    <w:rPr>
      <w:bCs/>
      <w:i/>
      <w:color w:val="3F3F3F" w:themeColor="text1"/>
      <w:sz w:val="18"/>
      <w:szCs w:val="18"/>
    </w:rPr>
  </w:style>
  <w:style w:type="table" w:styleId="Tabelamrea">
    <w:name w:val="Table Grid"/>
    <w:basedOn w:val="Navadnatabela"/>
    <w:uiPriority w:val="59"/>
    <w:rsid w:val="001413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4Znak">
    <w:name w:val="Naslov 4 Znak"/>
    <w:basedOn w:val="Privzetapisavaodstavka"/>
    <w:link w:val="Naslov4"/>
    <w:uiPriority w:val="9"/>
    <w:rsid w:val="00F53F7C"/>
    <w:rPr>
      <w:rFonts w:asciiTheme="majorHAnsi" w:eastAsiaTheme="majorEastAsia" w:hAnsiTheme="majorHAnsi" w:cstheme="majorBidi"/>
      <w:b/>
      <w:bCs/>
      <w:iCs/>
      <w:sz w:val="22"/>
      <w:szCs w:val="22"/>
    </w:rPr>
  </w:style>
  <w:style w:type="character" w:customStyle="1" w:styleId="Naslov5Znak">
    <w:name w:val="Naslov 5 Znak"/>
    <w:basedOn w:val="Privzetapisavaodstavka"/>
    <w:link w:val="Naslov5"/>
    <w:uiPriority w:val="9"/>
    <w:rsid w:val="00F53F7C"/>
    <w:rPr>
      <w:rFonts w:asciiTheme="majorHAnsi" w:eastAsiaTheme="majorEastAsia" w:hAnsiTheme="majorHAnsi" w:cstheme="majorBidi"/>
      <w:b/>
      <w:sz w:val="22"/>
    </w:rPr>
  </w:style>
  <w:style w:type="paragraph" w:styleId="Naslov">
    <w:name w:val="Title"/>
    <w:basedOn w:val="Navaden"/>
    <w:next w:val="Navaden"/>
    <w:link w:val="NaslovZnak"/>
    <w:uiPriority w:val="99"/>
    <w:semiHidden/>
    <w:qFormat/>
    <w:rsid w:val="00F7204E"/>
    <w:pPr>
      <w:spacing w:before="360" w:line="240" w:lineRule="auto"/>
      <w:contextualSpacing/>
      <w:jc w:val="left"/>
    </w:pPr>
    <w:rPr>
      <w:rFonts w:asciiTheme="majorHAnsi" w:eastAsiaTheme="majorEastAsia" w:hAnsiTheme="majorHAnsi" w:cstheme="majorBidi"/>
      <w:b/>
      <w:color w:val="C83228"/>
      <w:spacing w:val="5"/>
      <w:kern w:val="28"/>
      <w:sz w:val="36"/>
      <w:szCs w:val="36"/>
    </w:rPr>
  </w:style>
  <w:style w:type="character" w:customStyle="1" w:styleId="NaslovZnak">
    <w:name w:val="Naslov Znak"/>
    <w:basedOn w:val="Privzetapisavaodstavka"/>
    <w:link w:val="Naslov"/>
    <w:uiPriority w:val="99"/>
    <w:semiHidden/>
    <w:rsid w:val="00036139"/>
    <w:rPr>
      <w:rFonts w:asciiTheme="majorHAnsi" w:eastAsiaTheme="majorEastAsia" w:hAnsiTheme="majorHAnsi" w:cstheme="majorBidi"/>
      <w:b/>
      <w:color w:val="C83228"/>
      <w:spacing w:val="5"/>
      <w:kern w:val="28"/>
      <w:sz w:val="36"/>
      <w:szCs w:val="36"/>
    </w:rPr>
  </w:style>
  <w:style w:type="paragraph" w:styleId="Podnaslov">
    <w:name w:val="Subtitle"/>
    <w:basedOn w:val="Navaden"/>
    <w:next w:val="Navaden"/>
    <w:link w:val="PodnaslovZnak"/>
    <w:uiPriority w:val="99"/>
    <w:semiHidden/>
    <w:qFormat/>
    <w:rsid w:val="001A499E"/>
    <w:pPr>
      <w:numPr>
        <w:ilvl w:val="1"/>
      </w:numPr>
      <w:spacing w:before="360" w:line="240" w:lineRule="auto"/>
      <w:jc w:val="left"/>
    </w:pPr>
    <w:rPr>
      <w:rFonts w:asciiTheme="majorHAnsi" w:eastAsiaTheme="majorEastAsia" w:hAnsiTheme="majorHAnsi" w:cstheme="majorBidi"/>
      <w:b/>
      <w:iCs/>
      <w:sz w:val="22"/>
    </w:rPr>
  </w:style>
  <w:style w:type="character" w:customStyle="1" w:styleId="PodnaslovZnak">
    <w:name w:val="Podnaslov Znak"/>
    <w:basedOn w:val="Privzetapisavaodstavka"/>
    <w:link w:val="Podnaslov"/>
    <w:uiPriority w:val="99"/>
    <w:semiHidden/>
    <w:rsid w:val="00036139"/>
    <w:rPr>
      <w:rFonts w:asciiTheme="majorHAnsi" w:eastAsiaTheme="majorEastAsia" w:hAnsiTheme="majorHAnsi" w:cstheme="majorBidi"/>
      <w:b/>
      <w:iCs/>
      <w:sz w:val="22"/>
    </w:rPr>
  </w:style>
  <w:style w:type="numbering" w:customStyle="1" w:styleId="EleaiC-Seznamarabsko">
    <w:name w:val="Elea iC - Seznam arabsko"/>
    <w:uiPriority w:val="99"/>
    <w:rsid w:val="0097092E"/>
    <w:pPr>
      <w:numPr>
        <w:numId w:val="3"/>
      </w:numPr>
    </w:pPr>
  </w:style>
  <w:style w:type="paragraph" w:customStyle="1" w:styleId="Seznamarabsko1">
    <w:name w:val="Seznam arabsko 1"/>
    <w:basedOn w:val="Navaden"/>
    <w:uiPriority w:val="19"/>
    <w:qFormat/>
    <w:rsid w:val="0097092E"/>
    <w:pPr>
      <w:numPr>
        <w:numId w:val="14"/>
      </w:numPr>
      <w:contextualSpacing/>
    </w:pPr>
  </w:style>
  <w:style w:type="paragraph" w:customStyle="1" w:styleId="Seznamarabsko2">
    <w:name w:val="Seznam arabsko 2"/>
    <w:basedOn w:val="Navaden"/>
    <w:uiPriority w:val="19"/>
    <w:semiHidden/>
    <w:unhideWhenUsed/>
    <w:qFormat/>
    <w:rsid w:val="0097092E"/>
    <w:pPr>
      <w:numPr>
        <w:ilvl w:val="1"/>
        <w:numId w:val="14"/>
      </w:numPr>
      <w:contextualSpacing/>
    </w:pPr>
  </w:style>
  <w:style w:type="paragraph" w:customStyle="1" w:styleId="Seznamarabsko3">
    <w:name w:val="Seznam arabsko 3"/>
    <w:basedOn w:val="Navaden"/>
    <w:uiPriority w:val="19"/>
    <w:semiHidden/>
    <w:unhideWhenUsed/>
    <w:qFormat/>
    <w:rsid w:val="0097092E"/>
    <w:pPr>
      <w:numPr>
        <w:ilvl w:val="2"/>
        <w:numId w:val="14"/>
      </w:numPr>
      <w:contextualSpacing/>
    </w:pPr>
  </w:style>
  <w:style w:type="paragraph" w:customStyle="1" w:styleId="Seznamarabsko4">
    <w:name w:val="Seznam arabsko 4"/>
    <w:basedOn w:val="Navaden"/>
    <w:uiPriority w:val="19"/>
    <w:semiHidden/>
    <w:unhideWhenUsed/>
    <w:qFormat/>
    <w:rsid w:val="0097092E"/>
    <w:pPr>
      <w:numPr>
        <w:ilvl w:val="3"/>
        <w:numId w:val="14"/>
      </w:numPr>
      <w:contextualSpacing/>
    </w:pPr>
  </w:style>
  <w:style w:type="paragraph" w:customStyle="1" w:styleId="Seznamrke1">
    <w:name w:val="Seznam črke 1"/>
    <w:basedOn w:val="Navaden"/>
    <w:uiPriority w:val="20"/>
    <w:qFormat/>
    <w:rsid w:val="0031616A"/>
    <w:pPr>
      <w:numPr>
        <w:numId w:val="15"/>
      </w:numPr>
      <w:contextualSpacing/>
    </w:pPr>
  </w:style>
  <w:style w:type="paragraph" w:styleId="Brezrazmikov">
    <w:name w:val="No Spacing"/>
    <w:uiPriority w:val="99"/>
    <w:unhideWhenUsed/>
    <w:qFormat/>
    <w:rsid w:val="00B333CD"/>
    <w:pPr>
      <w:spacing w:after="0" w:line="240" w:lineRule="auto"/>
      <w:jc w:val="both"/>
    </w:pPr>
  </w:style>
  <w:style w:type="numbering" w:customStyle="1" w:styleId="EleaiC-Naslovidokument">
    <w:name w:val="Elea iC - Naslovi dokument"/>
    <w:uiPriority w:val="99"/>
    <w:rsid w:val="00F53F7C"/>
    <w:pPr>
      <w:numPr>
        <w:numId w:val="8"/>
      </w:numPr>
    </w:pPr>
  </w:style>
  <w:style w:type="paragraph" w:styleId="Sprotnaopomba-besedilo">
    <w:name w:val="footnote text"/>
    <w:basedOn w:val="Navaden"/>
    <w:link w:val="Sprotnaopomba-besediloZnak"/>
    <w:uiPriority w:val="7"/>
    <w:semiHidden/>
    <w:unhideWhenUsed/>
    <w:qFormat/>
    <w:rsid w:val="009B34E7"/>
    <w:pPr>
      <w:spacing w:before="120" w:after="0" w:line="240" w:lineRule="exact"/>
    </w:pPr>
    <w:rPr>
      <w:rFonts w:eastAsiaTheme="minorEastAsia"/>
      <w:sz w:val="18"/>
      <w:lang w:val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7"/>
    <w:semiHidden/>
    <w:rsid w:val="009B34E7"/>
    <w:rPr>
      <w:rFonts w:eastAsiaTheme="minorEastAsia"/>
      <w:sz w:val="18"/>
      <w:lang w:val="en-US"/>
    </w:rPr>
  </w:style>
  <w:style w:type="character" w:styleId="Neenpoudarek">
    <w:name w:val="Subtle Emphasis"/>
    <w:basedOn w:val="Privzetapisavaodstavka"/>
    <w:uiPriority w:val="99"/>
    <w:semiHidden/>
    <w:qFormat/>
    <w:rsid w:val="007078C5"/>
    <w:rPr>
      <w:rFonts w:eastAsiaTheme="minorEastAsia" w:cstheme="minorBidi"/>
      <w:bCs w:val="0"/>
      <w:i/>
      <w:iCs/>
      <w:color w:val="9F9F9F" w:themeColor="text1" w:themeTint="7F"/>
      <w:szCs w:val="22"/>
      <w:lang w:val="en-US"/>
    </w:rPr>
  </w:style>
  <w:style w:type="table" w:styleId="Srednjesenenje2poudarek5">
    <w:name w:val="Medium Shading 2 Accent 5"/>
    <w:basedOn w:val="Navadnatabela"/>
    <w:uiPriority w:val="64"/>
    <w:rsid w:val="007078C5"/>
    <w:pPr>
      <w:spacing w:after="0" w:line="240" w:lineRule="auto"/>
    </w:pPr>
    <w:rPr>
      <w:rFonts w:eastAsiaTheme="minorEastAsia"/>
      <w:sz w:val="22"/>
      <w:szCs w:val="22"/>
      <w:lang w:val="en-US" w:bidi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Naslovnetevilen3">
    <w:name w:val="Naslov neštevilčen 3"/>
    <w:basedOn w:val="Navaden"/>
    <w:next w:val="Navaden"/>
    <w:uiPriority w:val="11"/>
    <w:qFormat/>
    <w:rsid w:val="00F53F7C"/>
    <w:pPr>
      <w:spacing w:before="360" w:line="240" w:lineRule="auto"/>
      <w:jc w:val="left"/>
    </w:pPr>
    <w:rPr>
      <w:b/>
      <w:sz w:val="22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244AB"/>
    <w:pPr>
      <w:numPr>
        <w:numId w:val="0"/>
      </w:numPr>
      <w:spacing w:after="0" w:line="276" w:lineRule="auto"/>
      <w:outlineLvl w:val="9"/>
    </w:pPr>
    <w:rPr>
      <w:color w:val="95251E" w:themeColor="accent1" w:themeShade="BF"/>
      <w:sz w:val="28"/>
      <w:lang w:val="en-US"/>
    </w:rPr>
  </w:style>
  <w:style w:type="paragraph" w:styleId="Kazalovsebine2">
    <w:name w:val="toc 2"/>
    <w:basedOn w:val="Navaden"/>
    <w:next w:val="Navaden"/>
    <w:autoRedefine/>
    <w:uiPriority w:val="12"/>
    <w:unhideWhenUsed/>
    <w:qFormat/>
    <w:rsid w:val="00731D0F"/>
    <w:pPr>
      <w:tabs>
        <w:tab w:val="left" w:pos="851"/>
        <w:tab w:val="right" w:leader="dot" w:pos="9344"/>
      </w:tabs>
      <w:spacing w:before="60" w:after="60" w:line="240" w:lineRule="auto"/>
      <w:ind w:left="851" w:hanging="851"/>
      <w:jc w:val="left"/>
    </w:pPr>
    <w:rPr>
      <w:rFonts w:eastAsiaTheme="minorEastAsia"/>
      <w:noProof/>
      <w:szCs w:val="22"/>
      <w:lang w:val="en-US"/>
    </w:rPr>
  </w:style>
  <w:style w:type="paragraph" w:styleId="Kazalovsebine1">
    <w:name w:val="toc 1"/>
    <w:basedOn w:val="Navaden"/>
    <w:next w:val="Navaden"/>
    <w:uiPriority w:val="12"/>
    <w:unhideWhenUsed/>
    <w:qFormat/>
    <w:rsid w:val="00910BD2"/>
    <w:pPr>
      <w:tabs>
        <w:tab w:val="left" w:pos="851"/>
        <w:tab w:val="right" w:leader="dot" w:pos="9344"/>
      </w:tabs>
      <w:spacing w:before="120" w:after="0" w:line="240" w:lineRule="auto"/>
      <w:ind w:left="851" w:hanging="851"/>
      <w:jc w:val="left"/>
    </w:pPr>
    <w:rPr>
      <w:rFonts w:eastAsiaTheme="minorEastAsia"/>
      <w:b/>
      <w:noProof/>
      <w:szCs w:val="22"/>
      <w:lang w:val="en-US"/>
    </w:rPr>
  </w:style>
  <w:style w:type="paragraph" w:styleId="Kazalovsebine3">
    <w:name w:val="toc 3"/>
    <w:basedOn w:val="Navaden"/>
    <w:next w:val="Navaden"/>
    <w:autoRedefine/>
    <w:uiPriority w:val="12"/>
    <w:unhideWhenUsed/>
    <w:qFormat/>
    <w:rsid w:val="00731D0F"/>
    <w:pPr>
      <w:tabs>
        <w:tab w:val="left" w:pos="851"/>
        <w:tab w:val="right" w:leader="dot" w:pos="9344"/>
      </w:tabs>
      <w:spacing w:before="60" w:after="60" w:line="240" w:lineRule="auto"/>
      <w:ind w:left="851" w:hanging="851"/>
      <w:jc w:val="left"/>
    </w:pPr>
    <w:rPr>
      <w:rFonts w:eastAsiaTheme="minorEastAsia"/>
      <w:noProof/>
      <w:szCs w:val="22"/>
      <w:lang w:val="en-US"/>
    </w:rPr>
  </w:style>
  <w:style w:type="paragraph" w:styleId="Kazalovsebine6">
    <w:name w:val="toc 6"/>
    <w:basedOn w:val="Navaden"/>
    <w:next w:val="Navaden"/>
    <w:uiPriority w:val="12"/>
    <w:unhideWhenUsed/>
    <w:rsid w:val="00910BD2"/>
    <w:pPr>
      <w:tabs>
        <w:tab w:val="left" w:pos="851"/>
        <w:tab w:val="right" w:leader="dot" w:pos="9344"/>
      </w:tabs>
      <w:spacing w:before="120" w:after="0" w:line="240" w:lineRule="auto"/>
      <w:ind w:left="851" w:hanging="851"/>
      <w:jc w:val="left"/>
    </w:pPr>
    <w:rPr>
      <w:b/>
    </w:rPr>
  </w:style>
  <w:style w:type="paragraph" w:styleId="Kazalovsebine4">
    <w:name w:val="toc 4"/>
    <w:basedOn w:val="Navaden"/>
    <w:next w:val="Navaden"/>
    <w:autoRedefine/>
    <w:uiPriority w:val="12"/>
    <w:unhideWhenUsed/>
    <w:rsid w:val="00731D0F"/>
    <w:pPr>
      <w:tabs>
        <w:tab w:val="left" w:pos="851"/>
        <w:tab w:val="right" w:leader="dot" w:pos="9344"/>
      </w:tabs>
      <w:spacing w:before="60" w:after="60" w:line="240" w:lineRule="auto"/>
      <w:ind w:left="851" w:hanging="851"/>
      <w:jc w:val="left"/>
    </w:pPr>
    <w:rPr>
      <w:noProof/>
    </w:rPr>
  </w:style>
  <w:style w:type="paragraph" w:styleId="Kazalovsebine5">
    <w:name w:val="toc 5"/>
    <w:basedOn w:val="Navaden"/>
    <w:next w:val="Navaden"/>
    <w:autoRedefine/>
    <w:uiPriority w:val="12"/>
    <w:unhideWhenUsed/>
    <w:rsid w:val="00731D0F"/>
    <w:pPr>
      <w:tabs>
        <w:tab w:val="left" w:pos="851"/>
        <w:tab w:val="right" w:leader="dot" w:pos="9344"/>
      </w:tabs>
      <w:spacing w:before="60" w:after="60" w:line="240" w:lineRule="auto"/>
      <w:ind w:left="851" w:hanging="851"/>
      <w:jc w:val="left"/>
    </w:pPr>
  </w:style>
  <w:style w:type="character" w:customStyle="1" w:styleId="Naslov6Znak">
    <w:name w:val="Naslov 6 Znak"/>
    <w:basedOn w:val="Privzetapisavaodstavka"/>
    <w:link w:val="Naslov6"/>
    <w:uiPriority w:val="9"/>
    <w:rsid w:val="00F53F7C"/>
    <w:rPr>
      <w:rFonts w:asciiTheme="majorHAnsi" w:eastAsiaTheme="majorEastAsia" w:hAnsiTheme="majorHAnsi" w:cstheme="majorBidi"/>
      <w:b/>
      <w:iCs/>
      <w:color w:val="C52F33"/>
      <w:sz w:val="32"/>
    </w:rPr>
  </w:style>
  <w:style w:type="character" w:customStyle="1" w:styleId="Naslov7Znak">
    <w:name w:val="Naslov 7 Znak"/>
    <w:basedOn w:val="Privzetapisavaodstavka"/>
    <w:link w:val="Naslov7"/>
    <w:uiPriority w:val="9"/>
    <w:rsid w:val="00F53F7C"/>
    <w:rPr>
      <w:rFonts w:asciiTheme="majorHAnsi" w:eastAsiaTheme="majorEastAsia" w:hAnsiTheme="majorHAnsi" w:cstheme="majorBidi"/>
      <w:b/>
      <w:iCs/>
      <w:color w:val="auto"/>
      <w:sz w:val="24"/>
    </w:rPr>
  </w:style>
  <w:style w:type="paragraph" w:styleId="Kazaloslik">
    <w:name w:val="table of figures"/>
    <w:basedOn w:val="Navaden"/>
    <w:next w:val="Navaden"/>
    <w:uiPriority w:val="99"/>
    <w:unhideWhenUsed/>
    <w:rsid w:val="000872BB"/>
    <w:pPr>
      <w:spacing w:before="60" w:after="60" w:line="240" w:lineRule="auto"/>
      <w:jc w:val="left"/>
    </w:pPr>
  </w:style>
  <w:style w:type="table" w:customStyle="1" w:styleId="EleaiC-Barvnatabela">
    <w:name w:val="Elea iC - Barvna tabela"/>
    <w:basedOn w:val="Navadnatabela"/>
    <w:uiPriority w:val="99"/>
    <w:qFormat/>
    <w:rsid w:val="00A3739D"/>
    <w:pPr>
      <w:spacing w:after="0" w:line="240" w:lineRule="auto"/>
      <w:ind w:left="85" w:right="85"/>
    </w:pPr>
    <w:rPr>
      <w:sz w:val="18"/>
    </w:rPr>
    <w:tblPr>
      <w:tblStyleRowBandSize w:val="1"/>
      <w:tblStyleColBandSize w:val="1"/>
      <w:jc w:val="center"/>
      <w:tblBorders>
        <w:top w:val="single" w:sz="8" w:space="0" w:color="auto"/>
        <w:bottom w:val="single" w:sz="8" w:space="0" w:color="auto"/>
        <w:insideH w:val="single" w:sz="4" w:space="0" w:color="808080" w:themeColor="background1" w:themeShade="80"/>
      </w:tblBorders>
      <w:tblCellMar>
        <w:top w:w="57" w:type="dxa"/>
        <w:left w:w="0" w:type="dxa"/>
        <w:bottom w:w="57" w:type="dxa"/>
        <w:right w:w="0" w:type="dxa"/>
      </w:tblCellMar>
    </w:tblPr>
    <w:trPr>
      <w:cantSplit/>
      <w:jc w:val="center"/>
    </w:trPr>
    <w:tcPr>
      <w:shd w:val="clear" w:color="auto" w:fill="auto"/>
      <w:vAlign w:val="center"/>
    </w:tcPr>
    <w:tblStylePr w:type="firstRow">
      <w:rPr>
        <w:color w:val="FFFFFF" w:themeColor="background1"/>
      </w:rPr>
      <w:tblPr/>
      <w:tcPr>
        <w:shd w:val="clear" w:color="auto" w:fill="C52F33"/>
      </w:tcPr>
    </w:tblStylePr>
    <w:tblStylePr w:type="lastRow">
      <w:tblPr/>
      <w:tcPr>
        <w:tcBorders>
          <w:top w:val="nil"/>
          <w:bottom w:val="nil"/>
        </w:tcBorders>
        <w:shd w:val="clear" w:color="auto" w:fill="auto"/>
      </w:tcPr>
    </w:tblStylePr>
    <w:tblStylePr w:type="firstCol">
      <w:rPr>
        <w:b w:val="0"/>
      </w:rPr>
      <w:tblPr/>
      <w:trPr>
        <w:cantSplit w:val="0"/>
      </w:trPr>
    </w:tblStylePr>
    <w:tblStylePr w:type="band1Horz">
      <w:tblPr/>
      <w:tcPr>
        <w:tcBorders>
          <w:top w:val="single" w:sz="4" w:space="0" w:color="808080" w:themeColor="background1" w:themeShade="80"/>
          <w:left w:val="nil"/>
          <w:bottom w:val="single" w:sz="4" w:space="0" w:color="808080" w:themeColor="background1" w:themeShade="8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4" w:space="0" w:color="808080" w:themeColor="background1" w:themeShade="80"/>
          <w:left w:val="nil"/>
          <w:bottom w:val="single" w:sz="4" w:space="0" w:color="808080" w:themeColor="background1" w:themeShade="80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</w:style>
  <w:style w:type="paragraph" w:customStyle="1" w:styleId="Napistabela">
    <w:name w:val="Napis tabela"/>
    <w:basedOn w:val="Napis"/>
    <w:next w:val="Objekttabela"/>
    <w:uiPriority w:val="2"/>
    <w:qFormat/>
    <w:rsid w:val="000A7ADB"/>
    <w:pPr>
      <w:keepNext/>
      <w:spacing w:before="360" w:after="120"/>
    </w:pPr>
    <w:rPr>
      <w:color w:val="3F3F3F"/>
      <w:szCs w:val="20"/>
    </w:rPr>
  </w:style>
  <w:style w:type="table" w:customStyle="1" w:styleId="EleaiC-rno-belatabela">
    <w:name w:val="Elea iC - Črno-bela tabela"/>
    <w:basedOn w:val="Navadnatabela"/>
    <w:uiPriority w:val="99"/>
    <w:qFormat/>
    <w:rsid w:val="00A3739D"/>
    <w:pPr>
      <w:spacing w:after="0" w:line="240" w:lineRule="auto"/>
      <w:ind w:left="85" w:right="85"/>
    </w:pPr>
    <w:rPr>
      <w:sz w:val="18"/>
    </w:rPr>
    <w:tblPr>
      <w:jc w:val="center"/>
      <w:tblBorders>
        <w:top w:val="single" w:sz="6" w:space="0" w:color="auto"/>
        <w:bottom w:val="single" w:sz="6" w:space="0" w:color="auto"/>
        <w:insideH w:val="single" w:sz="2" w:space="0" w:color="auto"/>
      </w:tblBorders>
      <w:tblCellMar>
        <w:top w:w="57" w:type="dxa"/>
        <w:left w:w="0" w:type="dxa"/>
        <w:bottom w:w="57" w:type="dxa"/>
        <w:right w:w="0" w:type="dxa"/>
      </w:tblCellMar>
    </w:tblPr>
    <w:trPr>
      <w:cantSplit/>
      <w:jc w:val="center"/>
    </w:trPr>
    <w:tcPr>
      <w:vAlign w:val="center"/>
    </w:tcPr>
    <w:tblStylePr w:type="firstRow">
      <w:tblPr/>
      <w:tcPr>
        <w:tcBorders>
          <w:top w:val="single" w:sz="6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Naslov8Znak">
    <w:name w:val="Naslov 8 Znak"/>
    <w:basedOn w:val="Privzetapisavaodstavka"/>
    <w:link w:val="Naslov8"/>
    <w:uiPriority w:val="9"/>
    <w:rsid w:val="00F53F7C"/>
    <w:rPr>
      <w:rFonts w:asciiTheme="majorHAnsi" w:eastAsiaTheme="majorEastAsia" w:hAnsiTheme="majorHAnsi" w:cstheme="majorBidi"/>
      <w:b/>
      <w:color w:val="auto"/>
      <w:sz w:val="22"/>
    </w:rPr>
  </w:style>
  <w:style w:type="paragraph" w:styleId="Konnaopomba-besedilo">
    <w:name w:val="endnote text"/>
    <w:basedOn w:val="Navaden"/>
    <w:link w:val="Konnaopomba-besediloZnak"/>
    <w:uiPriority w:val="7"/>
    <w:semiHidden/>
    <w:unhideWhenUsed/>
    <w:rsid w:val="0087515A"/>
    <w:pPr>
      <w:spacing w:after="0" w:line="240" w:lineRule="auto"/>
    </w:pPr>
  </w:style>
  <w:style w:type="character" w:customStyle="1" w:styleId="OdstavekseznamaZnak">
    <w:name w:val="Odstavek seznama Znak"/>
    <w:basedOn w:val="Privzetapisavaodstavka"/>
    <w:link w:val="Odstavekseznama"/>
    <w:uiPriority w:val="99"/>
    <w:semiHidden/>
    <w:rsid w:val="00B1378F"/>
  </w:style>
  <w:style w:type="character" w:customStyle="1" w:styleId="Naslov9Znak">
    <w:name w:val="Naslov 9 Znak"/>
    <w:basedOn w:val="Privzetapisavaodstavka"/>
    <w:link w:val="Naslov9"/>
    <w:uiPriority w:val="9"/>
    <w:rsid w:val="00F53F7C"/>
    <w:rPr>
      <w:rFonts w:asciiTheme="majorHAnsi" w:eastAsiaTheme="majorEastAsia" w:hAnsiTheme="majorHAnsi" w:cstheme="majorBidi"/>
      <w:b/>
      <w:i/>
      <w:iCs/>
      <w:color w:val="auto"/>
      <w:sz w:val="22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7"/>
    <w:semiHidden/>
    <w:rsid w:val="007A7E97"/>
  </w:style>
  <w:style w:type="character" w:styleId="Konnaopomba-sklic">
    <w:name w:val="endnote reference"/>
    <w:basedOn w:val="Privzetapisavaodstavka"/>
    <w:uiPriority w:val="7"/>
    <w:semiHidden/>
    <w:unhideWhenUsed/>
    <w:rsid w:val="0087515A"/>
    <w:rPr>
      <w:vertAlign w:val="superscript"/>
    </w:rPr>
  </w:style>
  <w:style w:type="character" w:styleId="Sprotnaopomba-sklic">
    <w:name w:val="footnote reference"/>
    <w:basedOn w:val="Privzetapisavaodstavka"/>
    <w:uiPriority w:val="7"/>
    <w:semiHidden/>
    <w:unhideWhenUsed/>
    <w:rsid w:val="0087515A"/>
    <w:rPr>
      <w:vertAlign w:val="superscript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F172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F17252"/>
    <w:rPr>
      <w:rFonts w:ascii="Tahoma" w:hAnsi="Tahoma" w:cs="Tahoma"/>
      <w:sz w:val="16"/>
      <w:szCs w:val="16"/>
    </w:rPr>
  </w:style>
  <w:style w:type="character" w:styleId="Besedilooznabemesta">
    <w:name w:val="Placeholder Text"/>
    <w:basedOn w:val="Privzetapisavaodstavka"/>
    <w:uiPriority w:val="99"/>
    <w:semiHidden/>
    <w:rsid w:val="00F17252"/>
    <w:rPr>
      <w:color w:val="808080"/>
    </w:rPr>
  </w:style>
  <w:style w:type="paragraph" w:customStyle="1" w:styleId="Naslovnetevilen2">
    <w:name w:val="Naslov neštevilčen 2"/>
    <w:basedOn w:val="Navaden"/>
    <w:next w:val="Navaden"/>
    <w:uiPriority w:val="11"/>
    <w:qFormat/>
    <w:rsid w:val="00FF53AF"/>
    <w:pPr>
      <w:keepNext/>
      <w:keepLines/>
      <w:spacing w:before="360" w:line="240" w:lineRule="auto"/>
      <w:jc w:val="left"/>
    </w:pPr>
    <w:rPr>
      <w:b/>
      <w:sz w:val="24"/>
    </w:rPr>
  </w:style>
  <w:style w:type="paragraph" w:customStyle="1" w:styleId="Naslovnetevilen1">
    <w:name w:val="Naslov neštevilčen 1"/>
    <w:basedOn w:val="Navaden"/>
    <w:next w:val="Navaden"/>
    <w:uiPriority w:val="11"/>
    <w:qFormat/>
    <w:rsid w:val="00924A7E"/>
    <w:pPr>
      <w:keepNext/>
      <w:keepLines/>
      <w:pageBreakBefore/>
      <w:spacing w:before="480" w:line="240" w:lineRule="auto"/>
      <w:jc w:val="left"/>
    </w:pPr>
    <w:rPr>
      <w:b/>
      <w:color w:val="C52F33"/>
      <w:sz w:val="32"/>
    </w:rPr>
  </w:style>
  <w:style w:type="paragraph" w:customStyle="1" w:styleId="Objektslika">
    <w:name w:val="Objekt slika"/>
    <w:basedOn w:val="Navaden"/>
    <w:next w:val="Napis"/>
    <w:uiPriority w:val="2"/>
    <w:qFormat/>
    <w:rsid w:val="00ED3DCF"/>
    <w:pPr>
      <w:keepNext/>
      <w:spacing w:before="240" w:line="240" w:lineRule="auto"/>
      <w:jc w:val="center"/>
    </w:pPr>
  </w:style>
  <w:style w:type="paragraph" w:customStyle="1" w:styleId="Objekttabela">
    <w:name w:val="Objekt tabela"/>
    <w:basedOn w:val="Navaden"/>
    <w:next w:val="Navaden"/>
    <w:uiPriority w:val="2"/>
    <w:qFormat/>
    <w:rsid w:val="00ED3DCF"/>
    <w:pPr>
      <w:keepLines/>
      <w:spacing w:before="120" w:after="360" w:line="240" w:lineRule="auto"/>
      <w:jc w:val="center"/>
    </w:pPr>
  </w:style>
  <w:style w:type="paragraph" w:customStyle="1" w:styleId="Seznamoznaen1">
    <w:name w:val="Seznam označen 1"/>
    <w:basedOn w:val="Navaden"/>
    <w:uiPriority w:val="21"/>
    <w:qFormat/>
    <w:rsid w:val="008D5F11"/>
    <w:pPr>
      <w:numPr>
        <w:numId w:val="23"/>
      </w:numPr>
      <w:contextualSpacing/>
    </w:pPr>
  </w:style>
  <w:style w:type="numbering" w:customStyle="1" w:styleId="EleaiC-Seznamoznaen">
    <w:name w:val="Elea iC - Seznam označen"/>
    <w:uiPriority w:val="99"/>
    <w:rsid w:val="007B4E08"/>
    <w:pPr>
      <w:numPr>
        <w:numId w:val="1"/>
      </w:numPr>
    </w:pPr>
  </w:style>
  <w:style w:type="paragraph" w:customStyle="1" w:styleId="Seznamoznaen2">
    <w:name w:val="Seznam označen 2"/>
    <w:basedOn w:val="Navaden"/>
    <w:uiPriority w:val="21"/>
    <w:semiHidden/>
    <w:unhideWhenUsed/>
    <w:qFormat/>
    <w:rsid w:val="008D5F11"/>
    <w:pPr>
      <w:numPr>
        <w:ilvl w:val="1"/>
        <w:numId w:val="23"/>
      </w:numPr>
      <w:contextualSpacing/>
    </w:pPr>
  </w:style>
  <w:style w:type="paragraph" w:customStyle="1" w:styleId="Seznamoznaen3">
    <w:name w:val="Seznam označen 3"/>
    <w:basedOn w:val="Navaden"/>
    <w:uiPriority w:val="21"/>
    <w:semiHidden/>
    <w:unhideWhenUsed/>
    <w:qFormat/>
    <w:rsid w:val="008D5F11"/>
    <w:pPr>
      <w:numPr>
        <w:ilvl w:val="2"/>
        <w:numId w:val="23"/>
      </w:numPr>
      <w:contextualSpacing/>
    </w:pPr>
  </w:style>
  <w:style w:type="paragraph" w:customStyle="1" w:styleId="Seznamoznaen4">
    <w:name w:val="Seznam označen 4"/>
    <w:basedOn w:val="Navaden"/>
    <w:uiPriority w:val="21"/>
    <w:semiHidden/>
    <w:unhideWhenUsed/>
    <w:qFormat/>
    <w:rsid w:val="008D5F11"/>
    <w:pPr>
      <w:numPr>
        <w:ilvl w:val="3"/>
        <w:numId w:val="23"/>
      </w:numPr>
      <w:contextualSpacing/>
    </w:pPr>
  </w:style>
  <w:style w:type="paragraph" w:customStyle="1" w:styleId="Seznamoznaen5">
    <w:name w:val="Seznam označen 5"/>
    <w:basedOn w:val="Navaden"/>
    <w:uiPriority w:val="21"/>
    <w:semiHidden/>
    <w:unhideWhenUsed/>
    <w:qFormat/>
    <w:rsid w:val="008D5F11"/>
    <w:pPr>
      <w:numPr>
        <w:ilvl w:val="4"/>
        <w:numId w:val="23"/>
      </w:numPr>
      <w:contextualSpacing/>
    </w:pPr>
  </w:style>
  <w:style w:type="paragraph" w:customStyle="1" w:styleId="Seznamoznaen6">
    <w:name w:val="Seznam označen 6"/>
    <w:basedOn w:val="Navaden"/>
    <w:uiPriority w:val="21"/>
    <w:semiHidden/>
    <w:unhideWhenUsed/>
    <w:qFormat/>
    <w:rsid w:val="008D5F11"/>
    <w:pPr>
      <w:numPr>
        <w:ilvl w:val="5"/>
        <w:numId w:val="23"/>
      </w:numPr>
      <w:contextualSpacing/>
    </w:pPr>
  </w:style>
  <w:style w:type="paragraph" w:customStyle="1" w:styleId="Seznamoznaen7">
    <w:name w:val="Seznam označen 7"/>
    <w:basedOn w:val="Navaden"/>
    <w:uiPriority w:val="21"/>
    <w:semiHidden/>
    <w:unhideWhenUsed/>
    <w:qFormat/>
    <w:rsid w:val="008D5F11"/>
    <w:pPr>
      <w:numPr>
        <w:ilvl w:val="6"/>
        <w:numId w:val="23"/>
      </w:numPr>
      <w:contextualSpacing/>
    </w:pPr>
  </w:style>
  <w:style w:type="paragraph" w:customStyle="1" w:styleId="Seznamoznaen8">
    <w:name w:val="Seznam označen 8"/>
    <w:basedOn w:val="Navaden"/>
    <w:uiPriority w:val="21"/>
    <w:semiHidden/>
    <w:unhideWhenUsed/>
    <w:qFormat/>
    <w:rsid w:val="008D5F11"/>
    <w:pPr>
      <w:numPr>
        <w:ilvl w:val="7"/>
        <w:numId w:val="23"/>
      </w:numPr>
      <w:contextualSpacing/>
    </w:pPr>
  </w:style>
  <w:style w:type="paragraph" w:customStyle="1" w:styleId="Seznamoznaen9">
    <w:name w:val="Seznam označen 9"/>
    <w:basedOn w:val="Navaden"/>
    <w:uiPriority w:val="21"/>
    <w:semiHidden/>
    <w:unhideWhenUsed/>
    <w:qFormat/>
    <w:rsid w:val="008D5F11"/>
    <w:pPr>
      <w:numPr>
        <w:ilvl w:val="8"/>
        <w:numId w:val="23"/>
      </w:numPr>
      <w:contextualSpacing/>
    </w:pPr>
  </w:style>
  <w:style w:type="paragraph" w:customStyle="1" w:styleId="Seznamarabsko5">
    <w:name w:val="Seznam arabsko 5"/>
    <w:basedOn w:val="Navaden"/>
    <w:uiPriority w:val="19"/>
    <w:semiHidden/>
    <w:unhideWhenUsed/>
    <w:qFormat/>
    <w:rsid w:val="0097092E"/>
    <w:pPr>
      <w:numPr>
        <w:ilvl w:val="4"/>
        <w:numId w:val="14"/>
      </w:numPr>
      <w:contextualSpacing/>
    </w:pPr>
  </w:style>
  <w:style w:type="paragraph" w:customStyle="1" w:styleId="Seznamarabsko6">
    <w:name w:val="Seznam arabsko 6"/>
    <w:basedOn w:val="Navaden"/>
    <w:uiPriority w:val="19"/>
    <w:semiHidden/>
    <w:unhideWhenUsed/>
    <w:qFormat/>
    <w:rsid w:val="0097092E"/>
    <w:pPr>
      <w:numPr>
        <w:ilvl w:val="5"/>
        <w:numId w:val="14"/>
      </w:numPr>
      <w:contextualSpacing/>
    </w:pPr>
  </w:style>
  <w:style w:type="paragraph" w:customStyle="1" w:styleId="Seznamarabsko7">
    <w:name w:val="Seznam arabsko 7"/>
    <w:basedOn w:val="Navaden"/>
    <w:uiPriority w:val="19"/>
    <w:semiHidden/>
    <w:unhideWhenUsed/>
    <w:qFormat/>
    <w:rsid w:val="0097092E"/>
    <w:pPr>
      <w:numPr>
        <w:ilvl w:val="6"/>
        <w:numId w:val="14"/>
      </w:numPr>
      <w:contextualSpacing/>
    </w:pPr>
  </w:style>
  <w:style w:type="paragraph" w:customStyle="1" w:styleId="Seznamarabsko8">
    <w:name w:val="Seznam arabsko 8"/>
    <w:basedOn w:val="Navaden"/>
    <w:uiPriority w:val="19"/>
    <w:semiHidden/>
    <w:unhideWhenUsed/>
    <w:qFormat/>
    <w:rsid w:val="0097092E"/>
    <w:pPr>
      <w:numPr>
        <w:ilvl w:val="7"/>
        <w:numId w:val="14"/>
      </w:numPr>
      <w:contextualSpacing/>
    </w:pPr>
  </w:style>
  <w:style w:type="paragraph" w:customStyle="1" w:styleId="Seznamarabsko9">
    <w:name w:val="Seznam arabsko 9"/>
    <w:basedOn w:val="Navaden"/>
    <w:uiPriority w:val="19"/>
    <w:semiHidden/>
    <w:unhideWhenUsed/>
    <w:qFormat/>
    <w:rsid w:val="0097092E"/>
    <w:pPr>
      <w:numPr>
        <w:ilvl w:val="8"/>
        <w:numId w:val="14"/>
      </w:numPr>
      <w:contextualSpacing/>
    </w:pPr>
  </w:style>
  <w:style w:type="paragraph" w:customStyle="1" w:styleId="Seznamrke2">
    <w:name w:val="Seznam črke 2"/>
    <w:basedOn w:val="Navaden"/>
    <w:uiPriority w:val="20"/>
    <w:semiHidden/>
    <w:unhideWhenUsed/>
    <w:qFormat/>
    <w:rsid w:val="0031616A"/>
    <w:pPr>
      <w:numPr>
        <w:ilvl w:val="1"/>
        <w:numId w:val="15"/>
      </w:numPr>
      <w:contextualSpacing/>
    </w:pPr>
  </w:style>
  <w:style w:type="paragraph" w:customStyle="1" w:styleId="Seznamrke3">
    <w:name w:val="Seznam črke 3"/>
    <w:basedOn w:val="Navaden"/>
    <w:uiPriority w:val="20"/>
    <w:semiHidden/>
    <w:unhideWhenUsed/>
    <w:qFormat/>
    <w:rsid w:val="0031616A"/>
    <w:pPr>
      <w:numPr>
        <w:ilvl w:val="2"/>
        <w:numId w:val="15"/>
      </w:numPr>
      <w:contextualSpacing/>
    </w:pPr>
  </w:style>
  <w:style w:type="paragraph" w:customStyle="1" w:styleId="Seznamrke4">
    <w:name w:val="Seznam črke 4"/>
    <w:basedOn w:val="Navaden"/>
    <w:uiPriority w:val="20"/>
    <w:semiHidden/>
    <w:unhideWhenUsed/>
    <w:qFormat/>
    <w:rsid w:val="0031616A"/>
    <w:pPr>
      <w:numPr>
        <w:ilvl w:val="3"/>
        <w:numId w:val="15"/>
      </w:numPr>
      <w:contextualSpacing/>
    </w:pPr>
  </w:style>
  <w:style w:type="paragraph" w:customStyle="1" w:styleId="Seznamrke5">
    <w:name w:val="Seznam črke 5"/>
    <w:basedOn w:val="Navaden"/>
    <w:uiPriority w:val="20"/>
    <w:semiHidden/>
    <w:unhideWhenUsed/>
    <w:qFormat/>
    <w:rsid w:val="0031616A"/>
    <w:pPr>
      <w:numPr>
        <w:ilvl w:val="4"/>
        <w:numId w:val="15"/>
      </w:numPr>
      <w:contextualSpacing/>
    </w:pPr>
  </w:style>
  <w:style w:type="paragraph" w:customStyle="1" w:styleId="Seznamrke6">
    <w:name w:val="Seznam črke 6"/>
    <w:basedOn w:val="Navaden"/>
    <w:uiPriority w:val="20"/>
    <w:semiHidden/>
    <w:unhideWhenUsed/>
    <w:qFormat/>
    <w:rsid w:val="0031616A"/>
    <w:pPr>
      <w:numPr>
        <w:ilvl w:val="5"/>
        <w:numId w:val="15"/>
      </w:numPr>
      <w:contextualSpacing/>
    </w:pPr>
  </w:style>
  <w:style w:type="paragraph" w:customStyle="1" w:styleId="Seznamrke7">
    <w:name w:val="Seznam črke 7"/>
    <w:basedOn w:val="Navaden"/>
    <w:uiPriority w:val="20"/>
    <w:semiHidden/>
    <w:unhideWhenUsed/>
    <w:qFormat/>
    <w:rsid w:val="0031616A"/>
    <w:pPr>
      <w:numPr>
        <w:ilvl w:val="6"/>
        <w:numId w:val="15"/>
      </w:numPr>
      <w:contextualSpacing/>
    </w:pPr>
  </w:style>
  <w:style w:type="paragraph" w:customStyle="1" w:styleId="Seznamrke8">
    <w:name w:val="Seznam črke 8"/>
    <w:basedOn w:val="Navaden"/>
    <w:uiPriority w:val="20"/>
    <w:semiHidden/>
    <w:unhideWhenUsed/>
    <w:qFormat/>
    <w:rsid w:val="0031616A"/>
    <w:pPr>
      <w:numPr>
        <w:ilvl w:val="7"/>
        <w:numId w:val="15"/>
      </w:numPr>
      <w:contextualSpacing/>
    </w:pPr>
  </w:style>
  <w:style w:type="paragraph" w:customStyle="1" w:styleId="Seznamrke9">
    <w:name w:val="Seznam črke 9"/>
    <w:basedOn w:val="Navaden"/>
    <w:uiPriority w:val="20"/>
    <w:semiHidden/>
    <w:unhideWhenUsed/>
    <w:qFormat/>
    <w:rsid w:val="0031616A"/>
    <w:pPr>
      <w:numPr>
        <w:ilvl w:val="8"/>
        <w:numId w:val="15"/>
      </w:numPr>
      <w:contextualSpacing/>
    </w:pPr>
  </w:style>
  <w:style w:type="numbering" w:customStyle="1" w:styleId="EleaiC-Seznamrke">
    <w:name w:val="Elea iC - Seznam črke"/>
    <w:uiPriority w:val="99"/>
    <w:rsid w:val="0031616A"/>
    <w:pPr>
      <w:numPr>
        <w:numId w:val="5"/>
      </w:numPr>
    </w:pPr>
  </w:style>
  <w:style w:type="numbering" w:customStyle="1" w:styleId="EleaiC-Seznamliteratura">
    <w:name w:val="Elea iC - Seznam literatura"/>
    <w:uiPriority w:val="99"/>
    <w:rsid w:val="004C595B"/>
    <w:pPr>
      <w:numPr>
        <w:numId w:val="6"/>
      </w:numPr>
    </w:pPr>
  </w:style>
  <w:style w:type="paragraph" w:customStyle="1" w:styleId="Seznamliteratura1">
    <w:name w:val="Seznam literatura 1"/>
    <w:basedOn w:val="Navaden"/>
    <w:uiPriority w:val="22"/>
    <w:qFormat/>
    <w:rsid w:val="004C595B"/>
    <w:pPr>
      <w:numPr>
        <w:numId w:val="16"/>
      </w:numPr>
    </w:pPr>
  </w:style>
  <w:style w:type="paragraph" w:customStyle="1" w:styleId="Seznamliteratura2">
    <w:name w:val="Seznam literatura 2"/>
    <w:basedOn w:val="Navaden"/>
    <w:uiPriority w:val="22"/>
    <w:semiHidden/>
    <w:unhideWhenUsed/>
    <w:qFormat/>
    <w:rsid w:val="004C595B"/>
    <w:pPr>
      <w:numPr>
        <w:ilvl w:val="1"/>
        <w:numId w:val="16"/>
      </w:numPr>
    </w:pPr>
  </w:style>
  <w:style w:type="paragraph" w:customStyle="1" w:styleId="Seznamliteratura3">
    <w:name w:val="Seznam literatura 3"/>
    <w:basedOn w:val="Navaden"/>
    <w:uiPriority w:val="22"/>
    <w:semiHidden/>
    <w:unhideWhenUsed/>
    <w:qFormat/>
    <w:rsid w:val="004C595B"/>
    <w:pPr>
      <w:numPr>
        <w:ilvl w:val="2"/>
        <w:numId w:val="16"/>
      </w:numPr>
    </w:pPr>
  </w:style>
  <w:style w:type="paragraph" w:customStyle="1" w:styleId="Seznamliteratura4">
    <w:name w:val="Seznam literatura 4"/>
    <w:basedOn w:val="Navaden"/>
    <w:uiPriority w:val="22"/>
    <w:semiHidden/>
    <w:unhideWhenUsed/>
    <w:qFormat/>
    <w:rsid w:val="004C595B"/>
    <w:pPr>
      <w:numPr>
        <w:ilvl w:val="3"/>
        <w:numId w:val="16"/>
      </w:numPr>
    </w:pPr>
  </w:style>
  <w:style w:type="paragraph" w:customStyle="1" w:styleId="Seznamliteratura5">
    <w:name w:val="Seznam literatura 5"/>
    <w:basedOn w:val="Navaden"/>
    <w:uiPriority w:val="22"/>
    <w:semiHidden/>
    <w:unhideWhenUsed/>
    <w:qFormat/>
    <w:rsid w:val="004C595B"/>
    <w:pPr>
      <w:numPr>
        <w:ilvl w:val="4"/>
        <w:numId w:val="16"/>
      </w:numPr>
    </w:pPr>
  </w:style>
  <w:style w:type="paragraph" w:customStyle="1" w:styleId="Seznamliteratura6">
    <w:name w:val="Seznam literatura 6"/>
    <w:basedOn w:val="Navaden"/>
    <w:uiPriority w:val="22"/>
    <w:semiHidden/>
    <w:unhideWhenUsed/>
    <w:qFormat/>
    <w:rsid w:val="004C595B"/>
    <w:pPr>
      <w:numPr>
        <w:ilvl w:val="5"/>
        <w:numId w:val="16"/>
      </w:numPr>
    </w:pPr>
  </w:style>
  <w:style w:type="paragraph" w:customStyle="1" w:styleId="Seznamliteratura7">
    <w:name w:val="Seznam literatura 7"/>
    <w:basedOn w:val="Navaden"/>
    <w:uiPriority w:val="22"/>
    <w:semiHidden/>
    <w:unhideWhenUsed/>
    <w:qFormat/>
    <w:rsid w:val="004C595B"/>
    <w:pPr>
      <w:numPr>
        <w:ilvl w:val="6"/>
        <w:numId w:val="16"/>
      </w:numPr>
    </w:pPr>
  </w:style>
  <w:style w:type="paragraph" w:customStyle="1" w:styleId="Seznamliteratura8">
    <w:name w:val="Seznam literatura 8"/>
    <w:basedOn w:val="Navaden"/>
    <w:uiPriority w:val="22"/>
    <w:semiHidden/>
    <w:unhideWhenUsed/>
    <w:qFormat/>
    <w:rsid w:val="004C595B"/>
    <w:pPr>
      <w:numPr>
        <w:ilvl w:val="7"/>
        <w:numId w:val="16"/>
      </w:numPr>
    </w:pPr>
  </w:style>
  <w:style w:type="paragraph" w:customStyle="1" w:styleId="Seznamliteratura9">
    <w:name w:val="Seznam literatura 9"/>
    <w:basedOn w:val="Navaden"/>
    <w:uiPriority w:val="22"/>
    <w:semiHidden/>
    <w:unhideWhenUsed/>
    <w:qFormat/>
    <w:rsid w:val="004C595B"/>
    <w:pPr>
      <w:numPr>
        <w:ilvl w:val="8"/>
        <w:numId w:val="16"/>
      </w:numPr>
    </w:pPr>
  </w:style>
  <w:style w:type="character" w:styleId="Pripombasklic">
    <w:name w:val="annotation reference"/>
    <w:basedOn w:val="Privzetapisavaodstavka"/>
    <w:uiPriority w:val="99"/>
    <w:semiHidden/>
    <w:unhideWhenUsed/>
    <w:rsid w:val="0055571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55718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1378F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5571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55718"/>
    <w:rPr>
      <w:b/>
      <w:bCs/>
    </w:rPr>
  </w:style>
  <w:style w:type="table" w:customStyle="1" w:styleId="EleaiC-Enostavnatabela">
    <w:name w:val="Elea iC - Enostavna tabela"/>
    <w:basedOn w:val="Navadnatabela"/>
    <w:uiPriority w:val="99"/>
    <w:qFormat/>
    <w:rsid w:val="004702ED"/>
    <w:pPr>
      <w:spacing w:after="0" w:line="240" w:lineRule="auto"/>
      <w:ind w:left="85" w:right="85"/>
    </w:pPr>
    <w:tblPr>
      <w:jc w:val="center"/>
      <w:tblBorders>
        <w:top w:val="single" w:sz="4" w:space="0" w:color="8B8B8B" w:themeColor="text1" w:themeTint="99"/>
        <w:bottom w:val="single" w:sz="4" w:space="0" w:color="8B8B8B" w:themeColor="text1" w:themeTint="99"/>
        <w:insideH w:val="single" w:sz="4" w:space="0" w:color="8B8B8B" w:themeColor="text1" w:themeTint="99"/>
        <w:insideV w:val="single" w:sz="4" w:space="0" w:color="8B8B8B" w:themeColor="text1" w:themeTint="99"/>
      </w:tblBorders>
      <w:tblCellMar>
        <w:top w:w="57" w:type="dxa"/>
        <w:left w:w="0" w:type="dxa"/>
        <w:bottom w:w="57" w:type="dxa"/>
        <w:right w:w="0" w:type="dxa"/>
      </w:tblCellMar>
    </w:tblPr>
    <w:trPr>
      <w:cantSplit/>
      <w:jc w:val="center"/>
    </w:trPr>
    <w:tcPr>
      <w:vAlign w:val="center"/>
    </w:tcPr>
  </w:style>
  <w:style w:type="character" w:styleId="SledenaHiperpovezava">
    <w:name w:val="FollowedHyperlink"/>
    <w:basedOn w:val="Privzetapisavaodstavka"/>
    <w:uiPriority w:val="8"/>
    <w:semiHidden/>
    <w:rsid w:val="00036139"/>
    <w:rPr>
      <w:color w:val="000000" w:themeColor="followedHyperlink"/>
      <w:u w:val="single"/>
    </w:rPr>
  </w:style>
  <w:style w:type="paragraph" w:styleId="Citat">
    <w:name w:val="Quote"/>
    <w:basedOn w:val="Navaden"/>
    <w:next w:val="Navaden"/>
    <w:link w:val="CitatZnak"/>
    <w:uiPriority w:val="1"/>
    <w:qFormat/>
    <w:rsid w:val="00B1378F"/>
    <w:rPr>
      <w:i/>
      <w:iCs/>
    </w:rPr>
  </w:style>
  <w:style w:type="character" w:customStyle="1" w:styleId="CitatZnak">
    <w:name w:val="Citat Znak"/>
    <w:basedOn w:val="Privzetapisavaodstavka"/>
    <w:link w:val="Citat"/>
    <w:uiPriority w:val="1"/>
    <w:rsid w:val="007A7E97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99"/>
    <w:semiHidden/>
    <w:unhideWhenUsed/>
    <w:qFormat/>
    <w:rsid w:val="00B1378F"/>
    <w:pPr>
      <w:pBdr>
        <w:bottom w:val="single" w:sz="4" w:space="4" w:color="C83228" w:themeColor="accent1"/>
      </w:pBdr>
      <w:spacing w:before="200" w:after="280"/>
      <w:ind w:left="936" w:right="936"/>
    </w:pPr>
    <w:rPr>
      <w:b/>
      <w:bCs/>
      <w:i/>
      <w:iCs/>
      <w:color w:val="C83228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99"/>
    <w:semiHidden/>
    <w:rsid w:val="00B1378F"/>
    <w:rPr>
      <w:b/>
      <w:bCs/>
      <w:i/>
      <w:iCs/>
      <w:color w:val="C83228" w:themeColor="accent1"/>
    </w:rPr>
  </w:style>
  <w:style w:type="character" w:styleId="Neensklic">
    <w:name w:val="Subtle Reference"/>
    <w:basedOn w:val="Privzetapisavaodstavka"/>
    <w:uiPriority w:val="99"/>
    <w:semiHidden/>
    <w:unhideWhenUsed/>
    <w:qFormat/>
    <w:rsid w:val="00B1378F"/>
    <w:rPr>
      <w:smallCaps/>
      <w:color w:val="366092" w:themeColor="accent2"/>
      <w:u w:val="single"/>
    </w:rPr>
  </w:style>
  <w:style w:type="character" w:styleId="Intenzivensklic">
    <w:name w:val="Intense Reference"/>
    <w:basedOn w:val="Privzetapisavaodstavka"/>
    <w:uiPriority w:val="99"/>
    <w:semiHidden/>
    <w:unhideWhenUsed/>
    <w:qFormat/>
    <w:rsid w:val="00B1378F"/>
    <w:rPr>
      <w:b/>
      <w:bCs/>
      <w:smallCaps/>
      <w:color w:val="366092" w:themeColor="accent2"/>
      <w:spacing w:val="5"/>
      <w:u w:val="single"/>
    </w:rPr>
  </w:style>
  <w:style w:type="character" w:styleId="Naslovknjige">
    <w:name w:val="Book Title"/>
    <w:basedOn w:val="Privzetapisavaodstavka"/>
    <w:uiPriority w:val="99"/>
    <w:semiHidden/>
    <w:unhideWhenUsed/>
    <w:qFormat/>
    <w:rsid w:val="00B1378F"/>
    <w:rPr>
      <w:b/>
      <w:bCs/>
      <w:smallCaps/>
      <w:spacing w:val="5"/>
    </w:rPr>
  </w:style>
  <w:style w:type="paragraph" w:styleId="Revizija">
    <w:name w:val="Revision"/>
    <w:hidden/>
    <w:uiPriority w:val="99"/>
    <w:semiHidden/>
    <w:rsid w:val="009B34E7"/>
    <w:pPr>
      <w:spacing w:after="0" w:line="240" w:lineRule="auto"/>
    </w:pPr>
  </w:style>
  <w:style w:type="paragraph" w:styleId="Opomba-naslov">
    <w:name w:val="Note Heading"/>
    <w:basedOn w:val="Navaden"/>
    <w:next w:val="Navaden"/>
    <w:link w:val="Opomba-naslovZnak"/>
    <w:uiPriority w:val="99"/>
    <w:semiHidden/>
    <w:unhideWhenUsed/>
    <w:rsid w:val="001F1E03"/>
    <w:pPr>
      <w:spacing w:after="0" w:line="240" w:lineRule="auto"/>
    </w:pPr>
  </w:style>
  <w:style w:type="character" w:customStyle="1" w:styleId="Opomba-naslovZnak">
    <w:name w:val="Opomba - naslov Znak"/>
    <w:basedOn w:val="Privzetapisavaodstavka"/>
    <w:link w:val="Opomba-naslov"/>
    <w:uiPriority w:val="99"/>
    <w:semiHidden/>
    <w:rsid w:val="001F1E03"/>
  </w:style>
  <w:style w:type="paragraph" w:customStyle="1" w:styleId="MTDisplayEquation">
    <w:name w:val="MTDisplayEquation"/>
    <w:basedOn w:val="Navaden"/>
    <w:next w:val="Navaden"/>
    <w:uiPriority w:val="8"/>
    <w:unhideWhenUsed/>
    <w:rsid w:val="00DF2391"/>
    <w:pPr>
      <w:tabs>
        <w:tab w:val="center" w:pos="4678"/>
        <w:tab w:val="right" w:pos="9356"/>
      </w:tabs>
      <w:spacing w:line="240" w:lineRule="auto"/>
    </w:pPr>
    <w:rPr>
      <w:rFonts w:ascii="Calibri" w:eastAsia="Times New Roman" w:hAnsi="Calibri" w:cs="Times New Roman"/>
      <w:kern w:val="16"/>
    </w:rPr>
  </w:style>
  <w:style w:type="paragraph" w:styleId="Kazalovsebine7">
    <w:name w:val="toc 7"/>
    <w:basedOn w:val="Navaden"/>
    <w:next w:val="Navaden"/>
    <w:autoRedefine/>
    <w:uiPriority w:val="12"/>
    <w:semiHidden/>
    <w:unhideWhenUsed/>
    <w:rsid w:val="00731D0F"/>
    <w:pPr>
      <w:tabs>
        <w:tab w:val="left" w:pos="851"/>
        <w:tab w:val="right" w:leader="dot" w:pos="9344"/>
      </w:tabs>
      <w:spacing w:before="60" w:after="60" w:line="240" w:lineRule="auto"/>
      <w:ind w:left="851" w:hanging="851"/>
      <w:jc w:val="left"/>
    </w:pPr>
  </w:style>
  <w:style w:type="paragraph" w:styleId="Kazalovsebine8">
    <w:name w:val="toc 8"/>
    <w:basedOn w:val="Navaden"/>
    <w:next w:val="Navaden"/>
    <w:autoRedefine/>
    <w:uiPriority w:val="12"/>
    <w:semiHidden/>
    <w:unhideWhenUsed/>
    <w:rsid w:val="00731D0F"/>
    <w:pPr>
      <w:tabs>
        <w:tab w:val="left" w:pos="851"/>
        <w:tab w:val="right" w:leader="dot" w:pos="9344"/>
      </w:tabs>
      <w:spacing w:before="60" w:after="60" w:line="240" w:lineRule="auto"/>
      <w:ind w:left="851" w:hanging="851"/>
      <w:jc w:val="left"/>
    </w:pPr>
  </w:style>
  <w:style w:type="paragraph" w:styleId="Kazalovsebine9">
    <w:name w:val="toc 9"/>
    <w:basedOn w:val="Navaden"/>
    <w:next w:val="Navaden"/>
    <w:autoRedefine/>
    <w:uiPriority w:val="12"/>
    <w:semiHidden/>
    <w:unhideWhenUsed/>
    <w:rsid w:val="00731D0F"/>
    <w:pPr>
      <w:tabs>
        <w:tab w:val="left" w:pos="851"/>
        <w:tab w:val="right" w:leader="dot" w:pos="9344"/>
      </w:tabs>
      <w:spacing w:before="60" w:after="60" w:line="240" w:lineRule="auto"/>
      <w:ind w:left="851" w:hanging="851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15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terZ\Dropbox\2_KNOWLEDGE\1_Word\SL_Uvodne%20strani\iC_Elea_SL_UvodneStrani_PGD_Polovicna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98E76E077C94472B26595025E4779F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183986-F14A-4597-8DA8-B76943EF0099}"/>
      </w:docPartPr>
      <w:docPartBody>
        <w:p w:rsidR="00D53503" w:rsidRDefault="00D53503" w:rsidP="00D53503">
          <w:pPr>
            <w:pStyle w:val="598E76E077C94472B26595025E4779FC3"/>
          </w:pPr>
          <w:r>
            <w:rPr>
              <w:rStyle w:val="Besedilooznabemesta"/>
            </w:rPr>
            <w:t>##</w:t>
          </w:r>
        </w:p>
      </w:docPartBody>
    </w:docPart>
    <w:docPart>
      <w:docPartPr>
        <w:name w:val="221FF642290B47FD8EC0C006873BD59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BCE66C6-8825-46AD-9E8F-24365B281E42}"/>
      </w:docPartPr>
      <w:docPartBody>
        <w:p w:rsidR="00D53503" w:rsidRDefault="00D53503" w:rsidP="00D53503">
          <w:pPr>
            <w:pStyle w:val="221FF642290B47FD8EC0C006873BD5983"/>
          </w:pPr>
          <w:r w:rsidRPr="00DD3B30">
            <w:rPr>
              <w:rStyle w:val="Besedilooznabemesta"/>
            </w:rPr>
            <w:t xml:space="preserve">Izberite </w:t>
          </w:r>
          <w:r>
            <w:rPr>
              <w:rStyle w:val="Besedilooznabemesta"/>
            </w:rPr>
            <w:t>vrsto načrta</w:t>
          </w:r>
          <w:r w:rsidRPr="00DD3B30">
            <w:rPr>
              <w:rStyle w:val="Besedilooznabemesta"/>
            </w:rPr>
            <w:t>.</w:t>
          </w:r>
        </w:p>
      </w:docPartBody>
    </w:docPart>
    <w:docPart>
      <w:docPartPr>
        <w:name w:val="36EED3FE1DEF422C9701CA7379944B4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281E42D-875A-4BFD-AE75-226AC5CD4AD8}"/>
      </w:docPartPr>
      <w:docPartBody>
        <w:p w:rsidR="00D53503" w:rsidRDefault="00D53503" w:rsidP="00D53503">
          <w:pPr>
            <w:pStyle w:val="36EED3FE1DEF422C9701CA7379944B483"/>
          </w:pPr>
          <w:r w:rsidRPr="0046266D">
            <w:rPr>
              <w:rStyle w:val="Besedilooznabemesta"/>
            </w:rPr>
            <w:t>Vnesite ime objekta.</w:t>
          </w:r>
        </w:p>
      </w:docPartBody>
    </w:docPart>
    <w:docPart>
      <w:docPartPr>
        <w:name w:val="359BB718B58A462EAEAF6B7BF666D68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20DD4EE-E686-4471-8D2E-C9F80EAB0974}"/>
      </w:docPartPr>
      <w:docPartBody>
        <w:p w:rsidR="00D53503" w:rsidRDefault="00D53503" w:rsidP="00D53503">
          <w:pPr>
            <w:pStyle w:val="359BB718B58A462EAEAF6B7BF666D68F3"/>
          </w:pPr>
          <w:r w:rsidRPr="0046266D">
            <w:rPr>
              <w:rStyle w:val="Besedilooznabemesta"/>
            </w:rPr>
            <w:t>Vnesite ime enote.</w:t>
          </w:r>
        </w:p>
      </w:docPartBody>
    </w:docPart>
    <w:docPart>
      <w:docPartPr>
        <w:name w:val="FE1DE0578653432191E897092D54042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40E8EF2-F08A-4C2D-BAE5-D4D209A90157}"/>
      </w:docPartPr>
      <w:docPartBody>
        <w:p w:rsidR="00D53503" w:rsidRDefault="00D53503" w:rsidP="00D53503">
          <w:pPr>
            <w:pStyle w:val="FE1DE0578653432191E897092D5404223"/>
          </w:pPr>
          <w:r>
            <w:rPr>
              <w:rStyle w:val="Besedilooznabemesta"/>
            </w:rPr>
            <w:t>Vnesite ime investitorja</w:t>
          </w:r>
          <w:r w:rsidRPr="005501BB">
            <w:rPr>
              <w:rStyle w:val="Besedilooznabemesta"/>
            </w:rPr>
            <w:t>.</w:t>
          </w:r>
        </w:p>
      </w:docPartBody>
    </w:docPart>
    <w:docPart>
      <w:docPartPr>
        <w:name w:val="86E8B31A33764C30A72951CD23A7D99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A71514A-06DD-4292-A317-5B8C272C51FB}"/>
      </w:docPartPr>
      <w:docPartBody>
        <w:p w:rsidR="00D53503" w:rsidRDefault="00D53503" w:rsidP="00D53503">
          <w:pPr>
            <w:pStyle w:val="86E8B31A33764C30A72951CD23A7D99C3"/>
          </w:pPr>
          <w:r>
            <w:rPr>
              <w:rStyle w:val="Besedilooznabemesta"/>
            </w:rPr>
            <w:t>Vnesite naslov</w:t>
          </w:r>
          <w:r w:rsidRPr="005501BB">
            <w:rPr>
              <w:rStyle w:val="Besedilooznabemesta"/>
            </w:rPr>
            <w:t>.</w:t>
          </w:r>
        </w:p>
      </w:docPartBody>
    </w:docPart>
    <w:docPart>
      <w:docPartPr>
        <w:name w:val="AB92E1D9BFBF4FE3993790F1EB736A6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89194CF-F1D0-4913-B2B8-E69A33B1F741}"/>
      </w:docPartPr>
      <w:docPartBody>
        <w:p w:rsidR="00D53503" w:rsidRDefault="00D53503" w:rsidP="00D53503">
          <w:pPr>
            <w:pStyle w:val="AB92E1D9BFBF4FE3993790F1EB736A643"/>
          </w:pPr>
          <w:r>
            <w:rPr>
              <w:rStyle w:val="Besedilooznabemesta"/>
            </w:rPr>
            <w:t>Vnesite poštno številko in pošto</w:t>
          </w:r>
          <w:r w:rsidRPr="005501BB">
            <w:rPr>
              <w:rStyle w:val="Besedilooznabemesta"/>
            </w:rPr>
            <w:t>.</w:t>
          </w:r>
        </w:p>
      </w:docPartBody>
    </w:docPart>
    <w:docPart>
      <w:docPartPr>
        <w:name w:val="39224C98274345B89C7EF73C42D8991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BEB934B-3FB8-4A0C-AB01-91B1B70B0C3D}"/>
      </w:docPartPr>
      <w:docPartBody>
        <w:p w:rsidR="00D53503" w:rsidRDefault="00A03CD9">
          <w:pPr>
            <w:pStyle w:val="39224C98274345B89C7EF73C42D89913"/>
          </w:pPr>
          <w:r w:rsidRPr="005501BB">
            <w:rPr>
              <w:rStyle w:val="Besedilooznabemesta"/>
            </w:rPr>
            <w:t xml:space="preserve">Izberite </w:t>
          </w:r>
          <w:r>
            <w:rPr>
              <w:rStyle w:val="Besedilooznabemesta"/>
            </w:rPr>
            <w:t>ali vnesite vrsto projekta</w:t>
          </w:r>
          <w:r w:rsidRPr="005501BB">
            <w:rPr>
              <w:rStyle w:val="Besedilooznabemesta"/>
            </w:rPr>
            <w:t>.</w:t>
          </w:r>
        </w:p>
      </w:docPartBody>
    </w:docPart>
    <w:docPart>
      <w:docPartPr>
        <w:name w:val="0F4FF650A3BA4807A58FB9039701003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75263ED-89E9-464B-86CE-C02595A2C79C}"/>
      </w:docPartPr>
      <w:docPartBody>
        <w:p w:rsidR="00D53503" w:rsidRDefault="00D53503" w:rsidP="00D53503">
          <w:pPr>
            <w:pStyle w:val="0F4FF650A3BA4807A58FB903970100393"/>
          </w:pPr>
          <w:r>
            <w:rPr>
              <w:rStyle w:val="Besedilooznabemesta"/>
            </w:rPr>
            <w:t>Vnesite številko načrta</w:t>
          </w:r>
          <w:r w:rsidRPr="005501BB">
            <w:rPr>
              <w:rStyle w:val="Besedilooznabemesta"/>
            </w:rPr>
            <w:t>.</w:t>
          </w:r>
        </w:p>
      </w:docPartBody>
    </w:docPart>
    <w:docPart>
      <w:docPartPr>
        <w:name w:val="67CF85D8BFA447A19D52401D29909CA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502C8E3-6FFA-492F-86A9-5F4F52992343}"/>
      </w:docPartPr>
      <w:docPartBody>
        <w:p w:rsidR="00D53503" w:rsidRDefault="00D53503" w:rsidP="00D53503">
          <w:pPr>
            <w:pStyle w:val="67CF85D8BFA447A19D52401D29909CA03"/>
          </w:pPr>
          <w:r>
            <w:rPr>
              <w:rStyle w:val="Besedilooznabemesta"/>
            </w:rPr>
            <w:t>Vnesite številko projekta</w:t>
          </w:r>
          <w:r w:rsidRPr="005501BB">
            <w:rPr>
              <w:rStyle w:val="Besedilooznabemesta"/>
            </w:rPr>
            <w:t>.</w:t>
          </w:r>
        </w:p>
      </w:docPartBody>
    </w:docPart>
    <w:docPart>
      <w:docPartPr>
        <w:name w:val="2A9EDB1626484869802A3D986261CCA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1EDA18A-E105-4BAD-81AA-A4D95D7772C8}"/>
      </w:docPartPr>
      <w:docPartBody>
        <w:p w:rsidR="00D53503" w:rsidRDefault="00D53503" w:rsidP="00D53503">
          <w:pPr>
            <w:pStyle w:val="2A9EDB1626484869802A3D986261CCA23"/>
          </w:pPr>
          <w:r w:rsidRPr="00211E11">
            <w:rPr>
              <w:rStyle w:val="Besedilooznabemesta"/>
            </w:rPr>
            <w:t>Izberite.</w:t>
          </w:r>
        </w:p>
      </w:docPartBody>
    </w:docPart>
    <w:docPart>
      <w:docPartPr>
        <w:name w:val="6223AF5A1F224D90BC74D506F2069EF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0917733-701B-45BD-B892-6958EDFE678F}"/>
      </w:docPartPr>
      <w:docPartBody>
        <w:p w:rsidR="00D53503" w:rsidRDefault="00D53503" w:rsidP="00D53503">
          <w:pPr>
            <w:pStyle w:val="6223AF5A1F224D90BC74D506F2069EFD3"/>
          </w:pPr>
          <w:r w:rsidRPr="005A025D">
            <w:rPr>
              <w:rStyle w:val="Besedilooznabemesta"/>
            </w:rPr>
            <w:t>Izberite</w:t>
          </w:r>
          <w:r>
            <w:rPr>
              <w:rStyle w:val="Besedilooznabemesta"/>
            </w:rPr>
            <w:t xml:space="preserve"> ali vnesite</w:t>
          </w:r>
          <w:r w:rsidRPr="005A025D">
            <w:rPr>
              <w:rStyle w:val="Besedilooznabemesta"/>
            </w:rPr>
            <w:t xml:space="preserve"> </w:t>
          </w:r>
          <w:r>
            <w:rPr>
              <w:rStyle w:val="Besedilooznabemesta"/>
            </w:rPr>
            <w:t>odgovornega projektanta.</w:t>
          </w:r>
        </w:p>
      </w:docPartBody>
    </w:docPart>
    <w:docPart>
      <w:docPartPr>
        <w:name w:val="B1E433E7E8284EF48690CF5FA21366A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8A8843F-9E71-4334-A656-8A3E9A9C3434}"/>
      </w:docPartPr>
      <w:docPartBody>
        <w:p w:rsidR="00D53503" w:rsidRDefault="00D53503" w:rsidP="00D53503">
          <w:pPr>
            <w:pStyle w:val="B1E433E7E8284EF48690CF5FA21366A83"/>
          </w:pPr>
          <w:r w:rsidRPr="005A025D">
            <w:rPr>
              <w:rStyle w:val="Besedilooznabemesta"/>
            </w:rPr>
            <w:t>Izberite</w:t>
          </w:r>
          <w:r>
            <w:rPr>
              <w:rStyle w:val="Besedilooznabemesta"/>
            </w:rPr>
            <w:t xml:space="preserve"> ali vnesite</w:t>
          </w:r>
          <w:r w:rsidRPr="005A025D">
            <w:rPr>
              <w:rStyle w:val="Besedilooznabemesta"/>
            </w:rPr>
            <w:t xml:space="preserve"> </w:t>
          </w:r>
          <w:r>
            <w:rPr>
              <w:rStyle w:val="Besedilooznabemesta"/>
            </w:rPr>
            <w:t>odgovornega projektanta ali izbrišite odvečno vrstico tabele.</w:t>
          </w:r>
        </w:p>
      </w:docPartBody>
    </w:docPart>
    <w:docPart>
      <w:docPartPr>
        <w:name w:val="BFA97B9562A74F0484A6501E8E07410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C3EBA40-5E4F-40AB-AFE9-5CA833C3135D}"/>
      </w:docPartPr>
      <w:docPartBody>
        <w:p w:rsidR="00D53503" w:rsidRDefault="00D53503" w:rsidP="00D53503">
          <w:pPr>
            <w:pStyle w:val="BFA97B9562A74F0484A6501E8E0741083"/>
          </w:pPr>
          <w:r w:rsidRPr="005A025D">
            <w:rPr>
              <w:rStyle w:val="Besedilooznabemesta"/>
            </w:rPr>
            <w:t>Izberite</w:t>
          </w:r>
          <w:r>
            <w:rPr>
              <w:rStyle w:val="Besedilooznabemesta"/>
            </w:rPr>
            <w:t xml:space="preserve"> ali vnesite</w:t>
          </w:r>
          <w:r w:rsidRPr="005A025D">
            <w:rPr>
              <w:rStyle w:val="Besedilooznabemesta"/>
            </w:rPr>
            <w:t xml:space="preserve"> </w:t>
          </w:r>
          <w:r>
            <w:rPr>
              <w:rStyle w:val="Besedilooznabemesta"/>
            </w:rPr>
            <w:t>odgovornega projektanta ali izbrišite odvečno vrstico tabele.</w:t>
          </w:r>
        </w:p>
      </w:docPartBody>
    </w:docPart>
    <w:docPart>
      <w:docPartPr>
        <w:name w:val="0BC8A235B0B241AEB89B449B87FF489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C84EFE5-16E7-407B-A419-0CEF692AA5A6}"/>
      </w:docPartPr>
      <w:docPartBody>
        <w:p w:rsidR="00D53503" w:rsidRDefault="00D53503" w:rsidP="00D53503">
          <w:pPr>
            <w:pStyle w:val="0BC8A235B0B241AEB89B449B87FF489B3"/>
          </w:pPr>
          <w:r w:rsidRPr="005A025D">
            <w:rPr>
              <w:rStyle w:val="Besedilooznabemesta"/>
            </w:rPr>
            <w:t>Izberite</w:t>
          </w:r>
          <w:r>
            <w:rPr>
              <w:rStyle w:val="Besedilooznabemesta"/>
            </w:rPr>
            <w:t xml:space="preserve"> ali vnesite</w:t>
          </w:r>
          <w:r w:rsidRPr="005A025D">
            <w:rPr>
              <w:rStyle w:val="Besedilooznabemesta"/>
            </w:rPr>
            <w:t xml:space="preserve"> </w:t>
          </w:r>
          <w:r>
            <w:rPr>
              <w:rStyle w:val="Besedilooznabemesta"/>
            </w:rPr>
            <w:t>odgovornega vodjo projekta</w:t>
          </w:r>
          <w:r w:rsidRPr="005A025D">
            <w:rPr>
              <w:rStyle w:val="Besedilooznabemesta"/>
            </w:rPr>
            <w:t>.</w:t>
          </w:r>
        </w:p>
      </w:docPartBody>
    </w:docPart>
    <w:docPart>
      <w:docPartPr>
        <w:name w:val="F2C4893AA8564BB7B1E75AF609658AA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663CEE5-D107-4F42-89B1-D3505F0A065A}"/>
      </w:docPartPr>
      <w:docPartBody>
        <w:p w:rsidR="00D53503" w:rsidRDefault="00D53503" w:rsidP="00D53503">
          <w:pPr>
            <w:pStyle w:val="F2C4893AA8564BB7B1E75AF609658AA53"/>
          </w:pPr>
          <w:r w:rsidRPr="001F162D">
            <w:rPr>
              <w:rStyle w:val="Besedilooznabemesta"/>
            </w:rPr>
            <w:t>Izberite</w:t>
          </w:r>
          <w:r>
            <w:rPr>
              <w:rStyle w:val="Besedilooznabemesta"/>
            </w:rPr>
            <w:t xml:space="preserve"> ali vnesite</w:t>
          </w:r>
          <w:r w:rsidRPr="001F162D">
            <w:rPr>
              <w:rStyle w:val="Besedilooznabemesta"/>
            </w:rPr>
            <w:t xml:space="preserve"> </w:t>
          </w:r>
          <w:r>
            <w:rPr>
              <w:rStyle w:val="Besedilooznabemesta"/>
            </w:rPr>
            <w:t>stanje načrta</w:t>
          </w:r>
          <w:r w:rsidRPr="001F162D">
            <w:rPr>
              <w:rStyle w:val="Besedilooznabemesta"/>
            </w:rPr>
            <w:t>.</w:t>
          </w:r>
        </w:p>
      </w:docPartBody>
    </w:docPart>
    <w:docPart>
      <w:docPartPr>
        <w:name w:val="27A9E8932D8A46C4AC972D443C4711E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163FFCC-CC5F-4038-9542-842D34D9CB1F}"/>
      </w:docPartPr>
      <w:docPartBody>
        <w:p w:rsidR="00D53503" w:rsidRDefault="00D53503" w:rsidP="00D53503">
          <w:pPr>
            <w:pStyle w:val="27A9E8932D8A46C4AC972D443C4711EC3"/>
          </w:pPr>
          <w:r>
            <w:rPr>
              <w:rStyle w:val="Besedilooznabemesta"/>
            </w:rPr>
            <w:t>Izberite</w:t>
          </w:r>
          <w:r w:rsidRPr="005501BB">
            <w:rPr>
              <w:rStyle w:val="Besedilooznabemesta"/>
            </w:rPr>
            <w:t xml:space="preserve"> datum.</w:t>
          </w:r>
        </w:p>
      </w:docPartBody>
    </w:docPart>
    <w:docPart>
      <w:docPartPr>
        <w:name w:val="1B05844F17D84DBC884FAFB29E3E3C4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4F73568-2673-43A7-99ED-124E9EAA7755}"/>
      </w:docPartPr>
      <w:docPartBody>
        <w:p w:rsidR="00D53503" w:rsidRDefault="00D53503" w:rsidP="00D53503">
          <w:pPr>
            <w:pStyle w:val="1B05844F17D84DBC884FAFB29E3E3C4C3"/>
          </w:pPr>
          <w:r w:rsidRPr="00D66F36">
            <w:rPr>
              <w:rStyle w:val="Besedilooznabemesta"/>
            </w:rPr>
            <w:t>REF_NACRTNO</w:t>
          </w:r>
        </w:p>
      </w:docPartBody>
    </w:docPart>
    <w:docPart>
      <w:docPartPr>
        <w:name w:val="5F5959E08D694E1CA1A58EFD04D8229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34E0774-C0D7-4B8F-8EF0-3EFF1E00915E}"/>
      </w:docPartPr>
      <w:docPartBody>
        <w:p w:rsidR="00D53503" w:rsidRDefault="00D53503" w:rsidP="00D53503">
          <w:pPr>
            <w:pStyle w:val="5F5959E08D694E1CA1A58EFD04D822963"/>
          </w:pPr>
          <w:r>
            <w:rPr>
              <w:rStyle w:val="Besedilooznabemesta"/>
            </w:rPr>
            <w:t>REF_NACRTNO</w:t>
          </w:r>
        </w:p>
      </w:docPartBody>
    </w:docPart>
    <w:docPart>
      <w:docPartPr>
        <w:name w:val="56F13BD0B510466690D50F28BBA9500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349A37E-41B4-4FB5-B98B-67151F0EE22A}"/>
      </w:docPartPr>
      <w:docPartBody>
        <w:p w:rsidR="00D53503" w:rsidRDefault="00D53503" w:rsidP="00D53503">
          <w:pPr>
            <w:pStyle w:val="56F13BD0B510466690D50F28BBA9500F3"/>
          </w:pPr>
          <w:r>
            <w:rPr>
              <w:rStyle w:val="Besedilooznabemesta"/>
            </w:rPr>
            <w:t>REF_NACRT</w:t>
          </w:r>
        </w:p>
      </w:docPartBody>
    </w:docPart>
    <w:docPart>
      <w:docPartPr>
        <w:name w:val="EFA224F37C92421F957515D86A6B886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7E2C7E6-F7ED-4026-9F23-DE3D801455CC}"/>
      </w:docPartPr>
      <w:docPartBody>
        <w:p w:rsidR="00D53503" w:rsidRDefault="00D53503" w:rsidP="00D53503">
          <w:pPr>
            <w:pStyle w:val="EFA224F37C92421F957515D86A6B886E3"/>
          </w:pPr>
          <w:r w:rsidRPr="00334F64">
            <w:rPr>
              <w:rStyle w:val="Besedilooznabemesta"/>
            </w:rPr>
            <w:t>REF_INVESTITOR</w:t>
          </w:r>
        </w:p>
      </w:docPartBody>
    </w:docPart>
    <w:docPart>
      <w:docPartPr>
        <w:name w:val="16DFB2C4521D4859B9CA87F10CAA0A5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2085960-8867-4DCB-934A-9E5F208DBEA9}"/>
      </w:docPartPr>
      <w:docPartBody>
        <w:p w:rsidR="00D53503" w:rsidRDefault="00D53503" w:rsidP="00D53503">
          <w:pPr>
            <w:pStyle w:val="16DFB2C4521D4859B9CA87F10CAA0A593"/>
          </w:pPr>
          <w:r>
            <w:rPr>
              <w:rStyle w:val="Besedilooznabemesta"/>
            </w:rPr>
            <w:t>REF</w:t>
          </w:r>
          <w:r w:rsidRPr="00BF7A21">
            <w:rPr>
              <w:rStyle w:val="Besedilooznabemesta"/>
            </w:rPr>
            <w:t>_</w:t>
          </w:r>
          <w:r>
            <w:rPr>
              <w:rStyle w:val="Besedilooznabemesta"/>
            </w:rPr>
            <w:t>INVESTITOR_NASLOV</w:t>
          </w:r>
        </w:p>
      </w:docPartBody>
    </w:docPart>
    <w:docPart>
      <w:docPartPr>
        <w:name w:val="800CDB3A66134A5AA6CFB772B246E1E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BE271A1-FE74-45C6-AFDC-9D8134C3038C}"/>
      </w:docPartPr>
      <w:docPartBody>
        <w:p w:rsidR="00D53503" w:rsidRDefault="00D53503" w:rsidP="00D53503">
          <w:pPr>
            <w:pStyle w:val="800CDB3A66134A5AA6CFB772B246E1EA3"/>
          </w:pPr>
          <w:r>
            <w:rPr>
              <w:rStyle w:val="Besedilooznabemesta"/>
            </w:rPr>
            <w:t>REF</w:t>
          </w:r>
          <w:r w:rsidRPr="00BF7A21">
            <w:rPr>
              <w:rStyle w:val="Besedilooznabemesta"/>
            </w:rPr>
            <w:t>_</w:t>
          </w:r>
          <w:r>
            <w:rPr>
              <w:rStyle w:val="Besedilooznabemesta"/>
            </w:rPr>
            <w:t>INVESTITOR_POSTA</w:t>
          </w:r>
        </w:p>
      </w:docPartBody>
    </w:docPart>
    <w:docPart>
      <w:docPartPr>
        <w:name w:val="A0C3CA3758DD4DA898213E6E9169CDB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1DBE8D7-C082-4D37-9944-50D254A73F0B}"/>
      </w:docPartPr>
      <w:docPartBody>
        <w:p w:rsidR="00D53503" w:rsidRDefault="00D53503" w:rsidP="00D53503">
          <w:pPr>
            <w:pStyle w:val="A0C3CA3758DD4DA898213E6E9169CDBE3"/>
          </w:pPr>
          <w:r w:rsidRPr="00334F64">
            <w:rPr>
              <w:rStyle w:val="Besedilooznabemesta"/>
            </w:rPr>
            <w:t>REF_OBJEKT</w:t>
          </w:r>
        </w:p>
      </w:docPartBody>
    </w:docPart>
    <w:docPart>
      <w:docPartPr>
        <w:name w:val="60CED126275743B586D33100030652D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8CA7995-F542-4E7E-8873-9180C7ECC958}"/>
      </w:docPartPr>
      <w:docPartBody>
        <w:p w:rsidR="00D53503" w:rsidRDefault="00D53503" w:rsidP="00D53503">
          <w:pPr>
            <w:pStyle w:val="60CED126275743B586D33100030652D33"/>
          </w:pPr>
          <w:r>
            <w:rPr>
              <w:rStyle w:val="Besedilooznabemesta"/>
            </w:rPr>
            <w:t>REF</w:t>
          </w:r>
          <w:r w:rsidRPr="00BF7A21">
            <w:rPr>
              <w:rStyle w:val="Besedilooznabemesta"/>
            </w:rPr>
            <w:t>_</w:t>
          </w:r>
          <w:r>
            <w:rPr>
              <w:rStyle w:val="Besedilooznabemesta"/>
            </w:rPr>
            <w:t>OBJEKT_ENOTA</w:t>
          </w:r>
        </w:p>
      </w:docPartBody>
    </w:docPart>
    <w:docPart>
      <w:docPartPr>
        <w:name w:val="394732938F5E4EEDABD8533B89586E8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D88CCB4-4E1B-49EA-BA99-F6E2A7438575}"/>
      </w:docPartPr>
      <w:docPartBody>
        <w:p w:rsidR="00D53503" w:rsidRDefault="00A03CD9">
          <w:pPr>
            <w:pStyle w:val="394732938F5E4EEDABD8533B89586E81"/>
          </w:pPr>
          <w:r>
            <w:rPr>
              <w:rStyle w:val="Besedilooznabemesta"/>
            </w:rPr>
            <w:t>REF_PROJEKT_VRSTA</w:t>
          </w:r>
        </w:p>
      </w:docPartBody>
    </w:docPart>
    <w:docPart>
      <w:docPartPr>
        <w:name w:val="6BD7544D76C14AF589F3A4B47A29383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158F3A0-2D4B-4B63-8CDB-91E62AB5CB8C}"/>
      </w:docPartPr>
      <w:docPartBody>
        <w:p w:rsidR="00D53503" w:rsidRDefault="00D53503" w:rsidP="00D53503">
          <w:pPr>
            <w:pStyle w:val="6BD7544D76C14AF589F3A4B47A29383F3"/>
          </w:pPr>
          <w:r w:rsidRPr="005501BB">
            <w:rPr>
              <w:rStyle w:val="Besedilooznabemesta"/>
            </w:rPr>
            <w:t xml:space="preserve">Izberite </w:t>
          </w:r>
          <w:r>
            <w:rPr>
              <w:rStyle w:val="Besedilooznabemesta"/>
            </w:rPr>
            <w:t>ali vnesite vrsto gradnje</w:t>
          </w:r>
          <w:r w:rsidRPr="005501BB">
            <w:rPr>
              <w:rStyle w:val="Besedilooznabemesta"/>
            </w:rPr>
            <w:t>.</w:t>
          </w:r>
        </w:p>
      </w:docPartBody>
    </w:docPart>
    <w:docPart>
      <w:docPartPr>
        <w:name w:val="924D6883A02349B1B69F8889BA5E754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D2CD952-84F7-425F-AD95-87765E77D8C9}"/>
      </w:docPartPr>
      <w:docPartBody>
        <w:p w:rsidR="00D53503" w:rsidRDefault="00D53503" w:rsidP="00D53503">
          <w:pPr>
            <w:pStyle w:val="924D6883A02349B1B69F8889BA5E754E3"/>
          </w:pPr>
          <w:r w:rsidRPr="005A025D">
            <w:rPr>
              <w:rStyle w:val="Besedilooznabemesta"/>
            </w:rPr>
            <w:t>Izberite</w:t>
          </w:r>
          <w:r>
            <w:rPr>
              <w:rStyle w:val="Besedilooznabemesta"/>
            </w:rPr>
            <w:t xml:space="preserve"> ali vnesite</w:t>
          </w:r>
          <w:r w:rsidRPr="005A025D">
            <w:rPr>
              <w:rStyle w:val="Besedilooznabemesta"/>
            </w:rPr>
            <w:t xml:space="preserve"> </w:t>
          </w:r>
          <w:r>
            <w:rPr>
              <w:rStyle w:val="Besedilooznabemesta"/>
            </w:rPr>
            <w:t>direktorja</w:t>
          </w:r>
          <w:r w:rsidRPr="005A025D">
            <w:rPr>
              <w:rStyle w:val="Besedilooznabemesta"/>
            </w:rPr>
            <w:t>.</w:t>
          </w:r>
        </w:p>
      </w:docPartBody>
    </w:docPart>
    <w:docPart>
      <w:docPartPr>
        <w:name w:val="DF1668BDF6CA4E26A2EE26D80636FF0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548C2EE-D5BE-447E-841C-34EB447C0F76}"/>
      </w:docPartPr>
      <w:docPartBody>
        <w:p w:rsidR="00D53503" w:rsidRDefault="00D53503" w:rsidP="00D53503">
          <w:pPr>
            <w:pStyle w:val="DF1668BDF6CA4E26A2EE26D80636FF0D3"/>
          </w:pPr>
          <w:r w:rsidRPr="00211E11">
            <w:rPr>
              <w:rStyle w:val="Besedilooznabemesta"/>
            </w:rPr>
            <w:t>REF_NACRT_ODGPROJNO</w:t>
          </w:r>
        </w:p>
      </w:docPartBody>
    </w:docPart>
    <w:docPart>
      <w:docPartPr>
        <w:name w:val="938E5D42495D4BE492165B1933879DC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A5966F3-92A1-48DE-81B6-75A5C500854C}"/>
      </w:docPartPr>
      <w:docPartBody>
        <w:p w:rsidR="00D53503" w:rsidRDefault="00D53503" w:rsidP="00D53503">
          <w:pPr>
            <w:pStyle w:val="938E5D42495D4BE492165B1933879DC13"/>
          </w:pPr>
          <w:r w:rsidRPr="00F375EB">
            <w:rPr>
              <w:rStyle w:val="Besedilooznabemesta"/>
            </w:rPr>
            <w:t>REF_NACRT_ODGPROJ</w:t>
          </w:r>
        </w:p>
      </w:docPartBody>
    </w:docPart>
    <w:docPart>
      <w:docPartPr>
        <w:name w:val="9822186E686A41CC93D50E0E9DE5E80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0389BC8-A144-4C77-B030-89F4F6ACB09F}"/>
      </w:docPartPr>
      <w:docPartBody>
        <w:p w:rsidR="00D53503" w:rsidRDefault="00D53503" w:rsidP="00D53503">
          <w:pPr>
            <w:pStyle w:val="9822186E686A41CC93D50E0E9DE5E8073"/>
          </w:pPr>
          <w:r w:rsidRPr="00F375EB">
            <w:rPr>
              <w:rStyle w:val="Besedilooznabemesta"/>
            </w:rPr>
            <w:t>REF_NACRT_ODGPROJ (Izbrišite odvečne vrstice!)</w:t>
          </w:r>
        </w:p>
      </w:docPartBody>
    </w:docPart>
    <w:docPart>
      <w:docPartPr>
        <w:name w:val="E23F28BD42834CBEBC5475880C9E17A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33AC7CE-8192-4766-A47B-AF22215D482F}"/>
      </w:docPartPr>
      <w:docPartBody>
        <w:p w:rsidR="00D53503" w:rsidRDefault="00D53503" w:rsidP="00D53503">
          <w:pPr>
            <w:pStyle w:val="E23F28BD42834CBEBC5475880C9E17A73"/>
          </w:pPr>
          <w:r w:rsidRPr="00F375EB">
            <w:rPr>
              <w:rStyle w:val="Besedilooznabemesta"/>
            </w:rPr>
            <w:t>REF_NACRT_ODGPROJ (Izbrišite odvečne vrstice!)</w:t>
          </w:r>
        </w:p>
      </w:docPartBody>
    </w:docPart>
    <w:docPart>
      <w:docPartPr>
        <w:name w:val="6678329B15A84C2CA34A030E255C798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74F6C74-0ACD-4E73-86A9-23DCF6C91EE9}"/>
      </w:docPartPr>
      <w:docPartBody>
        <w:p w:rsidR="00D53503" w:rsidRDefault="00D53503" w:rsidP="00D53503">
          <w:pPr>
            <w:pStyle w:val="6678329B15A84C2CA34A030E255C79803"/>
          </w:pPr>
          <w:r>
            <w:rPr>
              <w:rStyle w:val="Besedilooznabemesta"/>
            </w:rPr>
            <w:t>REF_PROJEKT</w:t>
          </w:r>
          <w:r w:rsidRPr="00A001EA">
            <w:rPr>
              <w:rStyle w:val="Besedilooznabemesta"/>
            </w:rPr>
            <w:t>_</w:t>
          </w:r>
          <w:r>
            <w:rPr>
              <w:rStyle w:val="Besedilooznabemesta"/>
            </w:rPr>
            <w:t>ODGVODJA</w:t>
          </w:r>
        </w:p>
      </w:docPartBody>
    </w:docPart>
    <w:docPart>
      <w:docPartPr>
        <w:name w:val="55FC91987B664810BEF4467E9F2402E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8E43BC2-9BE6-496F-AE67-470401C83FDC}"/>
      </w:docPartPr>
      <w:docPartBody>
        <w:p w:rsidR="00D53503" w:rsidRDefault="00D53503" w:rsidP="00D53503">
          <w:pPr>
            <w:pStyle w:val="55FC91987B664810BEF4467E9F2402E83"/>
          </w:pPr>
          <w:r w:rsidRPr="00A001EA">
            <w:rPr>
              <w:rStyle w:val="Besedilooznabemesta"/>
            </w:rPr>
            <w:t>REF_NACRT_ST</w:t>
          </w:r>
        </w:p>
      </w:docPartBody>
    </w:docPart>
    <w:docPart>
      <w:docPartPr>
        <w:name w:val="8D3554BC15AF41A2B7E48F63377D618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875F3F-7421-400E-975F-12059AE47EED}"/>
      </w:docPartPr>
      <w:docPartBody>
        <w:p w:rsidR="00D53503" w:rsidRDefault="00D53503" w:rsidP="00D53503">
          <w:pPr>
            <w:pStyle w:val="8D3554BC15AF41A2B7E48F63377D618C3"/>
          </w:pPr>
          <w:r>
            <w:rPr>
              <w:rStyle w:val="Besedilooznabemesta"/>
            </w:rPr>
            <w:t>REF_PROJEKT</w:t>
          </w:r>
          <w:r w:rsidRPr="00A001EA">
            <w:rPr>
              <w:rStyle w:val="Besedilooznabemesta"/>
            </w:rPr>
            <w:t>_ST</w:t>
          </w:r>
        </w:p>
      </w:docPartBody>
    </w:docPart>
    <w:docPart>
      <w:docPartPr>
        <w:name w:val="C8ED74F3197B4B0A84D4A10C85E3990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CE10158-3830-4ADF-B1EB-167B2623CC6C}"/>
      </w:docPartPr>
      <w:docPartBody>
        <w:p w:rsidR="00D53503" w:rsidRDefault="00D53503" w:rsidP="00D53503">
          <w:pPr>
            <w:pStyle w:val="C8ED74F3197B4B0A84D4A10C85E399073"/>
          </w:pPr>
          <w:r w:rsidRPr="00A001EA">
            <w:rPr>
              <w:rStyle w:val="Besedilooznabemesta"/>
            </w:rPr>
            <w:t>REF_NACRTNO</w:t>
          </w:r>
        </w:p>
      </w:docPartBody>
    </w:docPart>
    <w:docPart>
      <w:docPartPr>
        <w:name w:val="B9BC79BA94C74F868E5EB16683E88D2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CA4B302-473C-4990-AA2C-47E6E0ED00D9}"/>
      </w:docPartPr>
      <w:docPartBody>
        <w:p w:rsidR="00D53503" w:rsidRDefault="00D53503" w:rsidP="00D53503">
          <w:pPr>
            <w:pStyle w:val="B9BC79BA94C74F868E5EB16683E88D2E3"/>
          </w:pPr>
          <w:r w:rsidRPr="000E7F0C">
            <w:rPr>
              <w:rStyle w:val="Besedilooznabemesta"/>
            </w:rPr>
            <w:t>REF_NACRTNO</w:t>
          </w:r>
        </w:p>
      </w:docPartBody>
    </w:docPart>
    <w:docPart>
      <w:docPartPr>
        <w:name w:val="C91B1500C28C4CB290B846A58E51F13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ECC4EDE-9C7A-4CBA-BDEC-36EECB4C9179}"/>
      </w:docPartPr>
      <w:docPartBody>
        <w:p w:rsidR="00D53503" w:rsidRDefault="00D53503" w:rsidP="00D53503">
          <w:pPr>
            <w:pStyle w:val="C91B1500C28C4CB290B846A58E51F13D3"/>
          </w:pPr>
          <w:r w:rsidRPr="000E7F0C">
            <w:rPr>
              <w:rStyle w:val="Besedilooznabemesta"/>
            </w:rPr>
            <w:t>REF_NACRT</w:t>
          </w:r>
        </w:p>
      </w:docPartBody>
    </w:docPart>
    <w:docPart>
      <w:docPartPr>
        <w:name w:val="119712ECDEC143159169446C68D683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3982ABA-2798-4EEE-A76E-F7A47E8764A5}"/>
      </w:docPartPr>
      <w:docPartBody>
        <w:p w:rsidR="00D53503" w:rsidRDefault="00D53503" w:rsidP="00D53503">
          <w:pPr>
            <w:pStyle w:val="119712ECDEC143159169446C68D683CE3"/>
          </w:pPr>
          <w:r w:rsidRPr="000E7F0C">
            <w:rPr>
              <w:rStyle w:val="Besedilooznabemesta"/>
            </w:rPr>
            <w:t>REF_NACRT_ST</w:t>
          </w:r>
        </w:p>
      </w:docPartBody>
    </w:docPart>
    <w:docPart>
      <w:docPartPr>
        <w:name w:val="BCC624C49AB045CFAB9F4138A4C6CE1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C37C33E-945E-4741-838C-6FFD2852276D}"/>
      </w:docPartPr>
      <w:docPartBody>
        <w:p w:rsidR="00D53503" w:rsidRDefault="00D53503" w:rsidP="00D53503">
          <w:pPr>
            <w:pStyle w:val="BCC624C49AB045CFAB9F4138A4C6CE153"/>
          </w:pPr>
          <w:r w:rsidRPr="000E7F0C">
            <w:rPr>
              <w:rStyle w:val="Besedilooznabemesta"/>
            </w:rPr>
            <w:t>REF_NACRTNO</w:t>
          </w:r>
        </w:p>
      </w:docPartBody>
    </w:docPart>
    <w:docPart>
      <w:docPartPr>
        <w:name w:val="FA9D5632559047F28D6C10A5E186AEF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129995D-C8AC-4BFF-94A3-DA602959329A}"/>
      </w:docPartPr>
      <w:docPartBody>
        <w:p w:rsidR="00D53503" w:rsidRDefault="00D53503" w:rsidP="00D53503">
          <w:pPr>
            <w:pStyle w:val="FA9D5632559047F28D6C10A5E186AEF43"/>
          </w:pPr>
          <w:r w:rsidRPr="000E7F0C">
            <w:rPr>
              <w:rStyle w:val="Besedilooznabemesta"/>
            </w:rPr>
            <w:t>REF_NACRTNO</w:t>
          </w:r>
        </w:p>
      </w:docPartBody>
    </w:docPart>
    <w:docPart>
      <w:docPartPr>
        <w:name w:val="EA75154DA25147D491F3F61E4F9AE04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366DFBE-886C-487A-8C7B-F4FEA77F1518}"/>
      </w:docPartPr>
      <w:docPartBody>
        <w:p w:rsidR="00D53503" w:rsidRDefault="00D53503" w:rsidP="00D53503">
          <w:pPr>
            <w:pStyle w:val="EA75154DA25147D491F3F61E4F9AE0423"/>
          </w:pPr>
          <w:r w:rsidRPr="00E322DD">
            <w:rPr>
              <w:rStyle w:val="Besedilooznabemesta"/>
            </w:rPr>
            <w:t>REF_NACRTNO</w:t>
          </w:r>
        </w:p>
      </w:docPartBody>
    </w:docPart>
    <w:docPart>
      <w:docPartPr>
        <w:name w:val="F6AD6630B2954DF18E275A26394C67F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5EC3E6A-16C4-407F-A693-A7E1260EF7FA}"/>
      </w:docPartPr>
      <w:docPartBody>
        <w:p w:rsidR="00D53503" w:rsidRDefault="00D53503" w:rsidP="00D53503">
          <w:pPr>
            <w:pStyle w:val="F6AD6630B2954DF18E275A26394C67FA3"/>
          </w:pPr>
          <w:r w:rsidRPr="00E322DD">
            <w:rPr>
              <w:rStyle w:val="Besedilooznabemesta"/>
            </w:rPr>
            <w:t>REF_NACRTNO</w:t>
          </w:r>
        </w:p>
      </w:docPartBody>
    </w:docPart>
    <w:docPart>
      <w:docPartPr>
        <w:name w:val="53B419EAE27749F7B7A9768C3F76E85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DB954D4-C408-44E2-9F0C-2684A4CA5DDB}"/>
      </w:docPartPr>
      <w:docPartBody>
        <w:p w:rsidR="00D53503" w:rsidRDefault="00D53503" w:rsidP="00D53503">
          <w:pPr>
            <w:pStyle w:val="53B419EAE27749F7B7A9768C3F76E85E3"/>
          </w:pPr>
          <w:r>
            <w:rPr>
              <w:rStyle w:val="Besedilooznabemesta"/>
            </w:rPr>
            <w:t>REF_NACRT_ST</w:t>
          </w:r>
        </w:p>
      </w:docPartBody>
    </w:docPart>
    <w:docPart>
      <w:docPartPr>
        <w:name w:val="B283E13C51F84432BF03D9D72420894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5060480-D15F-433C-A8ED-9F32154E252E}"/>
      </w:docPartPr>
      <w:docPartBody>
        <w:p w:rsidR="00D53503" w:rsidRDefault="00D53503" w:rsidP="00D53503">
          <w:pPr>
            <w:pStyle w:val="B283E13C51F84432BF03D9D72420894A3"/>
          </w:pPr>
          <w:r>
            <w:rPr>
              <w:rStyle w:val="Besedilooznabemesta"/>
            </w:rPr>
            <w:t>REF_PROJEKT_ST</w:t>
          </w:r>
          <w:r w:rsidRPr="005501BB">
            <w:rPr>
              <w:rStyle w:val="Besedilooznabemesta"/>
            </w:rPr>
            <w:t>.</w:t>
          </w:r>
        </w:p>
      </w:docPartBody>
    </w:docPart>
    <w:docPart>
      <w:docPartPr>
        <w:name w:val="3D97D562BBCA46E48288223DBFE72B7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31587C0-A62B-4AC6-9221-DAF6C5723641}"/>
      </w:docPartPr>
      <w:docPartBody>
        <w:p w:rsidR="00D53503" w:rsidRDefault="00D53503" w:rsidP="00D53503">
          <w:pPr>
            <w:pStyle w:val="3D97D562BBCA46E48288223DBFE72B723"/>
          </w:pPr>
          <w:r>
            <w:rPr>
              <w:rStyle w:val="Besedilooznabemesta"/>
            </w:rPr>
            <w:t>REF_DATUM</w:t>
          </w:r>
        </w:p>
      </w:docPartBody>
    </w:docPart>
    <w:docPart>
      <w:docPartPr>
        <w:name w:val="4945F84ED28949DCBC7EDFA295F2A31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7C15E17-7096-4C48-B0E5-1AB50FAEA20B}"/>
      </w:docPartPr>
      <w:docPartBody>
        <w:p w:rsidR="000161F5" w:rsidRDefault="00BB6B92" w:rsidP="00BB6B92">
          <w:pPr>
            <w:pStyle w:val="4945F84ED28949DCBC7EDFA295F2A310"/>
          </w:pPr>
          <w:r w:rsidRPr="000E7F0C">
            <w:rPr>
              <w:rStyle w:val="Besedilooznabemesta"/>
            </w:rPr>
            <w:t>REF_NACRTNO</w:t>
          </w:r>
        </w:p>
      </w:docPartBody>
    </w:docPart>
    <w:docPart>
      <w:docPartPr>
        <w:name w:val="C8D12DEA2ABF467B8037D1040C2558A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80D167F-E5BA-4D9E-B049-87FC55FD0B1B}"/>
      </w:docPartPr>
      <w:docPartBody>
        <w:p w:rsidR="000161F5" w:rsidRDefault="00BB6B92" w:rsidP="00BB6B92">
          <w:pPr>
            <w:pStyle w:val="C8D12DEA2ABF467B8037D1040C2558A0"/>
          </w:pPr>
          <w:r w:rsidRPr="00A001EA">
            <w:rPr>
              <w:rStyle w:val="Besedilooznabemesta"/>
            </w:rPr>
            <w:t>REF_NACRT</w:t>
          </w:r>
        </w:p>
      </w:docPartBody>
    </w:docPart>
    <w:docPart>
      <w:docPartPr>
        <w:name w:val="6AA4B257339A4EF5A9AF0E9955F520B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67C035C-00C7-43EA-B438-8CA53F10962E}"/>
      </w:docPartPr>
      <w:docPartBody>
        <w:p w:rsidR="000161F5" w:rsidRDefault="00BB6B92" w:rsidP="00BB6B92">
          <w:pPr>
            <w:pStyle w:val="6AA4B257339A4EF5A9AF0E9955F520BD"/>
          </w:pPr>
          <w:r w:rsidRPr="00A001EA">
            <w:rPr>
              <w:rStyle w:val="Besedilooznabemesta"/>
            </w:rPr>
            <w:t>REF_NACRT_ST</w:t>
          </w:r>
        </w:p>
      </w:docPartBody>
    </w:docPart>
    <w:docPart>
      <w:docPartPr>
        <w:name w:val="3F9B89AF872E4910AA548D36DC75567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B277087-B159-4CE6-B940-EFFABB876BB8}"/>
      </w:docPartPr>
      <w:docPartBody>
        <w:p w:rsidR="000161F5" w:rsidRDefault="00BB6B92" w:rsidP="00BB6B92">
          <w:pPr>
            <w:pStyle w:val="3F9B89AF872E4910AA548D36DC755678"/>
          </w:pPr>
          <w:r w:rsidRPr="000E7F0C">
            <w:rPr>
              <w:rStyle w:val="Besedilooznabemesta"/>
            </w:rPr>
            <w:t>REF_NACRTNO</w:t>
          </w:r>
        </w:p>
      </w:docPartBody>
    </w:docPart>
    <w:docPart>
      <w:docPartPr>
        <w:name w:val="2DB22639AFDB4C45A2FAF627FD3D125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93FAB61-1767-4AD8-A130-3459021C5880}"/>
      </w:docPartPr>
      <w:docPartBody>
        <w:p w:rsidR="000161F5" w:rsidRDefault="00BB6B92" w:rsidP="00BB6B92">
          <w:pPr>
            <w:pStyle w:val="2DB22639AFDB4C45A2FAF627FD3D1251"/>
          </w:pPr>
          <w:r w:rsidRPr="000E7F0C">
            <w:rPr>
              <w:rStyle w:val="Besedilooznabemesta"/>
            </w:rPr>
            <w:t>REF_NACRTNO</w:t>
          </w:r>
        </w:p>
      </w:docPartBody>
    </w:docPart>
    <w:docPart>
      <w:docPartPr>
        <w:name w:val="9E488C8229EA4E2A91FE07EEDDBCF19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F55F77B-C3FF-4251-987E-B4651DB73A17}"/>
      </w:docPartPr>
      <w:docPartBody>
        <w:p w:rsidR="00911F77" w:rsidRDefault="00554E02" w:rsidP="00554E02">
          <w:pPr>
            <w:pStyle w:val="9E488C8229EA4E2A91FE07EEDDBCF19F"/>
          </w:pPr>
          <w:r w:rsidRPr="00E322DD">
            <w:rPr>
              <w:rStyle w:val="Besedilooznabemesta"/>
            </w:rPr>
            <w:t>REF_NACRTNO</w:t>
          </w:r>
        </w:p>
      </w:docPartBody>
    </w:docPart>
    <w:docPart>
      <w:docPartPr>
        <w:name w:val="0CDFAFDE12B645DDB156878E6054F47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99E46CE-BB2A-47C0-A686-9464ACE9E860}"/>
      </w:docPartPr>
      <w:docPartBody>
        <w:p w:rsidR="00942B74" w:rsidRDefault="00B61C1C" w:rsidP="00B61C1C">
          <w:pPr>
            <w:pStyle w:val="0CDFAFDE12B645DDB156878E6054F475"/>
          </w:pPr>
          <w:r w:rsidRPr="000E7F0C">
            <w:rPr>
              <w:rStyle w:val="Besedilooznabemesta"/>
            </w:rPr>
            <w:t>REF_NACRTNO</w:t>
          </w:r>
        </w:p>
      </w:docPartBody>
    </w:docPart>
    <w:docPart>
      <w:docPartPr>
        <w:name w:val="5F08D628296245E0BC10FD7C8F9AD4B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CC13023-D898-489E-8442-D6966026400D}"/>
      </w:docPartPr>
      <w:docPartBody>
        <w:p w:rsidR="00942B74" w:rsidRDefault="00B61C1C" w:rsidP="00B61C1C">
          <w:pPr>
            <w:pStyle w:val="5F08D628296245E0BC10FD7C8F9AD4B2"/>
          </w:pPr>
          <w:r w:rsidRPr="000E7F0C">
            <w:rPr>
              <w:rStyle w:val="Besedilooznabemesta"/>
            </w:rPr>
            <w:t>REF_NACRTNO</w:t>
          </w:r>
        </w:p>
      </w:docPartBody>
    </w:docPart>
    <w:docPart>
      <w:docPartPr>
        <w:name w:val="AA378A638F0540EFBACD9DABD5451AC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E3B3C28-65A2-4108-A759-705C16B22530}"/>
      </w:docPartPr>
      <w:docPartBody>
        <w:p w:rsidR="00942B74" w:rsidRDefault="00B61C1C" w:rsidP="00B61C1C">
          <w:pPr>
            <w:pStyle w:val="AA378A638F0540EFBACD9DABD5451ACF"/>
          </w:pPr>
          <w:r w:rsidRPr="00E322DD">
            <w:rPr>
              <w:rStyle w:val="Besedilooznabemesta"/>
            </w:rPr>
            <w:t>REF_NACRTNO</w:t>
          </w:r>
        </w:p>
      </w:docPartBody>
    </w:docPart>
    <w:docPart>
      <w:docPartPr>
        <w:name w:val="62F0A24F26664ADB8FB08E4F4B0E074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8EADB6A-4C04-43FC-992C-94CE348E1BD5}"/>
      </w:docPartPr>
      <w:docPartBody>
        <w:p w:rsidR="00CC09F4" w:rsidRDefault="00E26DA5" w:rsidP="00E26DA5">
          <w:pPr>
            <w:pStyle w:val="62F0A24F26664ADB8FB08E4F4B0E074E"/>
          </w:pPr>
          <w:r>
            <w:rPr>
              <w:rStyle w:val="Besedilooznabemesta"/>
            </w:rPr>
            <w:t>REF_DATUM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3CD9"/>
    <w:rsid w:val="000161F5"/>
    <w:rsid w:val="000561B2"/>
    <w:rsid w:val="001F6D2E"/>
    <w:rsid w:val="00407DBA"/>
    <w:rsid w:val="00554E02"/>
    <w:rsid w:val="0082456F"/>
    <w:rsid w:val="00865E93"/>
    <w:rsid w:val="00911F77"/>
    <w:rsid w:val="00942B74"/>
    <w:rsid w:val="00957FBE"/>
    <w:rsid w:val="00A03CD9"/>
    <w:rsid w:val="00B61C1C"/>
    <w:rsid w:val="00BB6B92"/>
    <w:rsid w:val="00CC09F4"/>
    <w:rsid w:val="00D53503"/>
    <w:rsid w:val="00E26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53503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E26DA5"/>
    <w:rPr>
      <w:color w:val="808080"/>
    </w:rPr>
  </w:style>
  <w:style w:type="paragraph" w:customStyle="1" w:styleId="598E76E077C94472B26595025E4779FC">
    <w:name w:val="598E76E077C94472B26595025E4779FC"/>
    <w:rsid w:val="00D53503"/>
  </w:style>
  <w:style w:type="paragraph" w:customStyle="1" w:styleId="221FF642290B47FD8EC0C006873BD598">
    <w:name w:val="221FF642290B47FD8EC0C006873BD598"/>
    <w:rsid w:val="00D53503"/>
  </w:style>
  <w:style w:type="paragraph" w:customStyle="1" w:styleId="36EED3FE1DEF422C9701CA7379944B48">
    <w:name w:val="36EED3FE1DEF422C9701CA7379944B48"/>
    <w:rsid w:val="00D53503"/>
  </w:style>
  <w:style w:type="paragraph" w:customStyle="1" w:styleId="359BB718B58A462EAEAF6B7BF666D68F">
    <w:name w:val="359BB718B58A462EAEAF6B7BF666D68F"/>
    <w:rsid w:val="00D53503"/>
  </w:style>
  <w:style w:type="paragraph" w:customStyle="1" w:styleId="FE1DE0578653432191E897092D540422">
    <w:name w:val="FE1DE0578653432191E897092D540422"/>
    <w:rsid w:val="00D53503"/>
  </w:style>
  <w:style w:type="paragraph" w:customStyle="1" w:styleId="86E8B31A33764C30A72951CD23A7D99C">
    <w:name w:val="86E8B31A33764C30A72951CD23A7D99C"/>
    <w:rsid w:val="00D53503"/>
  </w:style>
  <w:style w:type="paragraph" w:customStyle="1" w:styleId="AB92E1D9BFBF4FE3993790F1EB736A64">
    <w:name w:val="AB92E1D9BFBF4FE3993790F1EB736A64"/>
    <w:rsid w:val="00D53503"/>
  </w:style>
  <w:style w:type="paragraph" w:customStyle="1" w:styleId="39224C98274345B89C7EF73C42D89913">
    <w:name w:val="39224C98274345B89C7EF73C42D89913"/>
    <w:rsid w:val="00D53503"/>
  </w:style>
  <w:style w:type="paragraph" w:customStyle="1" w:styleId="0F4FF650A3BA4807A58FB90397010039">
    <w:name w:val="0F4FF650A3BA4807A58FB90397010039"/>
    <w:rsid w:val="00D53503"/>
  </w:style>
  <w:style w:type="paragraph" w:customStyle="1" w:styleId="67CF85D8BFA447A19D52401D29909CA0">
    <w:name w:val="67CF85D8BFA447A19D52401D29909CA0"/>
    <w:rsid w:val="00D53503"/>
  </w:style>
  <w:style w:type="paragraph" w:customStyle="1" w:styleId="2A9EDB1626484869802A3D986261CCA2">
    <w:name w:val="2A9EDB1626484869802A3D986261CCA2"/>
    <w:rsid w:val="00D53503"/>
  </w:style>
  <w:style w:type="paragraph" w:customStyle="1" w:styleId="6223AF5A1F224D90BC74D506F2069EFD">
    <w:name w:val="6223AF5A1F224D90BC74D506F2069EFD"/>
    <w:rsid w:val="00D53503"/>
  </w:style>
  <w:style w:type="paragraph" w:customStyle="1" w:styleId="B1E433E7E8284EF48690CF5FA21366A8">
    <w:name w:val="B1E433E7E8284EF48690CF5FA21366A8"/>
    <w:rsid w:val="00D53503"/>
  </w:style>
  <w:style w:type="paragraph" w:customStyle="1" w:styleId="BFA97B9562A74F0484A6501E8E074108">
    <w:name w:val="BFA97B9562A74F0484A6501E8E074108"/>
    <w:rsid w:val="00D53503"/>
  </w:style>
  <w:style w:type="paragraph" w:customStyle="1" w:styleId="864A3DF76F8C4D00A1C79D4D8AB701E7">
    <w:name w:val="864A3DF76F8C4D00A1C79D4D8AB701E7"/>
    <w:rsid w:val="00D53503"/>
  </w:style>
  <w:style w:type="paragraph" w:customStyle="1" w:styleId="0BC8A235B0B241AEB89B449B87FF489B">
    <w:name w:val="0BC8A235B0B241AEB89B449B87FF489B"/>
    <w:rsid w:val="00D53503"/>
  </w:style>
  <w:style w:type="paragraph" w:customStyle="1" w:styleId="F2C4893AA8564BB7B1E75AF609658AA5">
    <w:name w:val="F2C4893AA8564BB7B1E75AF609658AA5"/>
    <w:rsid w:val="00D53503"/>
  </w:style>
  <w:style w:type="paragraph" w:customStyle="1" w:styleId="27A9E8932D8A46C4AC972D443C4711EC">
    <w:name w:val="27A9E8932D8A46C4AC972D443C4711EC"/>
    <w:rsid w:val="00D53503"/>
  </w:style>
  <w:style w:type="paragraph" w:customStyle="1" w:styleId="1B05844F17D84DBC884FAFB29E3E3C4C">
    <w:name w:val="1B05844F17D84DBC884FAFB29E3E3C4C"/>
    <w:rsid w:val="00D53503"/>
  </w:style>
  <w:style w:type="paragraph" w:customStyle="1" w:styleId="5F5959E08D694E1CA1A58EFD04D82296">
    <w:name w:val="5F5959E08D694E1CA1A58EFD04D82296"/>
    <w:rsid w:val="00D53503"/>
  </w:style>
  <w:style w:type="paragraph" w:customStyle="1" w:styleId="56F13BD0B510466690D50F28BBA9500F">
    <w:name w:val="56F13BD0B510466690D50F28BBA9500F"/>
    <w:rsid w:val="00D53503"/>
  </w:style>
  <w:style w:type="paragraph" w:customStyle="1" w:styleId="EFA224F37C92421F957515D86A6B886E">
    <w:name w:val="EFA224F37C92421F957515D86A6B886E"/>
    <w:rsid w:val="00D53503"/>
  </w:style>
  <w:style w:type="paragraph" w:customStyle="1" w:styleId="16DFB2C4521D4859B9CA87F10CAA0A59">
    <w:name w:val="16DFB2C4521D4859B9CA87F10CAA0A59"/>
    <w:rsid w:val="00D53503"/>
  </w:style>
  <w:style w:type="paragraph" w:customStyle="1" w:styleId="800CDB3A66134A5AA6CFB772B246E1EA">
    <w:name w:val="800CDB3A66134A5AA6CFB772B246E1EA"/>
    <w:rsid w:val="00D53503"/>
  </w:style>
  <w:style w:type="paragraph" w:customStyle="1" w:styleId="A0C3CA3758DD4DA898213E6E9169CDBE">
    <w:name w:val="A0C3CA3758DD4DA898213E6E9169CDBE"/>
    <w:rsid w:val="00D53503"/>
  </w:style>
  <w:style w:type="paragraph" w:customStyle="1" w:styleId="60CED126275743B586D33100030652D3">
    <w:name w:val="60CED126275743B586D33100030652D3"/>
    <w:rsid w:val="00D53503"/>
  </w:style>
  <w:style w:type="paragraph" w:customStyle="1" w:styleId="394732938F5E4EEDABD8533B89586E81">
    <w:name w:val="394732938F5E4EEDABD8533B89586E81"/>
    <w:rsid w:val="00D53503"/>
  </w:style>
  <w:style w:type="paragraph" w:customStyle="1" w:styleId="6BD7544D76C14AF589F3A4B47A29383F">
    <w:name w:val="6BD7544D76C14AF589F3A4B47A29383F"/>
    <w:rsid w:val="00D53503"/>
  </w:style>
  <w:style w:type="paragraph" w:customStyle="1" w:styleId="924D6883A02349B1B69F8889BA5E754E">
    <w:name w:val="924D6883A02349B1B69F8889BA5E754E"/>
    <w:rsid w:val="00D53503"/>
  </w:style>
  <w:style w:type="paragraph" w:customStyle="1" w:styleId="DF1668BDF6CA4E26A2EE26D80636FF0D">
    <w:name w:val="DF1668BDF6CA4E26A2EE26D80636FF0D"/>
    <w:rsid w:val="00D53503"/>
  </w:style>
  <w:style w:type="paragraph" w:customStyle="1" w:styleId="938E5D42495D4BE492165B1933879DC1">
    <w:name w:val="938E5D42495D4BE492165B1933879DC1"/>
    <w:rsid w:val="00D53503"/>
  </w:style>
  <w:style w:type="paragraph" w:customStyle="1" w:styleId="9822186E686A41CC93D50E0E9DE5E807">
    <w:name w:val="9822186E686A41CC93D50E0E9DE5E807"/>
    <w:rsid w:val="00D53503"/>
  </w:style>
  <w:style w:type="paragraph" w:customStyle="1" w:styleId="E23F28BD42834CBEBC5475880C9E17A7">
    <w:name w:val="E23F28BD42834CBEBC5475880C9E17A7"/>
    <w:rsid w:val="00D53503"/>
  </w:style>
  <w:style w:type="paragraph" w:customStyle="1" w:styleId="CC859A78DD354C0AB91967B685415704">
    <w:name w:val="CC859A78DD354C0AB91967B685415704"/>
    <w:rsid w:val="00D53503"/>
  </w:style>
  <w:style w:type="paragraph" w:customStyle="1" w:styleId="6678329B15A84C2CA34A030E255C7980">
    <w:name w:val="6678329B15A84C2CA34A030E255C7980"/>
    <w:rsid w:val="00D53503"/>
  </w:style>
  <w:style w:type="paragraph" w:customStyle="1" w:styleId="55FC91987B664810BEF4467E9F2402E8">
    <w:name w:val="55FC91987B664810BEF4467E9F2402E8"/>
    <w:rsid w:val="00D53503"/>
  </w:style>
  <w:style w:type="paragraph" w:customStyle="1" w:styleId="8D3554BC15AF41A2B7E48F63377D618C">
    <w:name w:val="8D3554BC15AF41A2B7E48F63377D618C"/>
    <w:rsid w:val="00D53503"/>
  </w:style>
  <w:style w:type="paragraph" w:customStyle="1" w:styleId="C0640B4117BB41E6BEA28EF2B8533D99">
    <w:name w:val="C0640B4117BB41E6BEA28EF2B8533D99"/>
    <w:rsid w:val="00D53503"/>
  </w:style>
  <w:style w:type="paragraph" w:customStyle="1" w:styleId="C8ED74F3197B4B0A84D4A10C85E39907">
    <w:name w:val="C8ED74F3197B4B0A84D4A10C85E39907"/>
    <w:rsid w:val="00D53503"/>
  </w:style>
  <w:style w:type="paragraph" w:customStyle="1" w:styleId="A589D646204D4BDFAD0C04F69B751F68">
    <w:name w:val="A589D646204D4BDFAD0C04F69B751F68"/>
    <w:rsid w:val="00D53503"/>
  </w:style>
  <w:style w:type="paragraph" w:customStyle="1" w:styleId="118ADE28185B41E59239554AC3BD9961">
    <w:name w:val="118ADE28185B41E59239554AC3BD9961"/>
    <w:rsid w:val="00D53503"/>
  </w:style>
  <w:style w:type="paragraph" w:customStyle="1" w:styleId="52E56B59529C45F2A21EC6192A750CF0">
    <w:name w:val="52E56B59529C45F2A21EC6192A750CF0"/>
    <w:rsid w:val="00D53503"/>
  </w:style>
  <w:style w:type="paragraph" w:customStyle="1" w:styleId="B1A3C33100C04D3580F5F0DD7D7500D2">
    <w:name w:val="B1A3C33100C04D3580F5F0DD7D7500D2"/>
    <w:rsid w:val="00D53503"/>
  </w:style>
  <w:style w:type="paragraph" w:customStyle="1" w:styleId="58BFB8C525D14949B21E4EFE4EBB965F">
    <w:name w:val="58BFB8C525D14949B21E4EFE4EBB965F"/>
    <w:rsid w:val="00D53503"/>
  </w:style>
  <w:style w:type="paragraph" w:customStyle="1" w:styleId="96751F204B554C0DBA367B3874EB06F4">
    <w:name w:val="96751F204B554C0DBA367B3874EB06F4"/>
    <w:rsid w:val="00D53503"/>
  </w:style>
  <w:style w:type="paragraph" w:customStyle="1" w:styleId="C2E69B54E2454A288B2E3F64269A3E9F">
    <w:name w:val="C2E69B54E2454A288B2E3F64269A3E9F"/>
    <w:rsid w:val="00D53503"/>
  </w:style>
  <w:style w:type="paragraph" w:customStyle="1" w:styleId="83F77C82711844EDA3D22C2C9A36194F">
    <w:name w:val="83F77C82711844EDA3D22C2C9A36194F"/>
    <w:rsid w:val="00D53503"/>
  </w:style>
  <w:style w:type="paragraph" w:customStyle="1" w:styleId="A5FCDEAC0FCB46D8BA6A9D02F86DE735">
    <w:name w:val="A5FCDEAC0FCB46D8BA6A9D02F86DE735"/>
    <w:rsid w:val="00D53503"/>
  </w:style>
  <w:style w:type="paragraph" w:customStyle="1" w:styleId="11B61E97A90D48C18AC9534D81BFC97A">
    <w:name w:val="11B61E97A90D48C18AC9534D81BFC97A"/>
    <w:rsid w:val="00D53503"/>
  </w:style>
  <w:style w:type="paragraph" w:customStyle="1" w:styleId="B9BC79BA94C74F868E5EB16683E88D2E">
    <w:name w:val="B9BC79BA94C74F868E5EB16683E88D2E"/>
    <w:rsid w:val="00D53503"/>
  </w:style>
  <w:style w:type="paragraph" w:customStyle="1" w:styleId="C91B1500C28C4CB290B846A58E51F13D">
    <w:name w:val="C91B1500C28C4CB290B846A58E51F13D"/>
    <w:rsid w:val="00D53503"/>
  </w:style>
  <w:style w:type="paragraph" w:customStyle="1" w:styleId="119712ECDEC143159169446C68D683CE">
    <w:name w:val="119712ECDEC143159169446C68D683CE"/>
    <w:rsid w:val="00D53503"/>
  </w:style>
  <w:style w:type="paragraph" w:customStyle="1" w:styleId="BCC624C49AB045CFAB9F4138A4C6CE15">
    <w:name w:val="BCC624C49AB045CFAB9F4138A4C6CE15"/>
    <w:rsid w:val="00D53503"/>
  </w:style>
  <w:style w:type="paragraph" w:customStyle="1" w:styleId="FA9D5632559047F28D6C10A5E186AEF4">
    <w:name w:val="FA9D5632559047F28D6C10A5E186AEF4"/>
    <w:rsid w:val="00D53503"/>
  </w:style>
  <w:style w:type="paragraph" w:customStyle="1" w:styleId="C01A47BE26974540898B773B79E3638D">
    <w:name w:val="C01A47BE26974540898B773B79E3638D"/>
    <w:rsid w:val="00D53503"/>
  </w:style>
  <w:style w:type="paragraph" w:customStyle="1" w:styleId="63AEF438BDC6486DA905359B5F6C4FCE">
    <w:name w:val="63AEF438BDC6486DA905359B5F6C4FCE"/>
    <w:rsid w:val="00D53503"/>
  </w:style>
  <w:style w:type="paragraph" w:customStyle="1" w:styleId="14EABF5BDFD84164BED2D6EFE4FEC501">
    <w:name w:val="14EABF5BDFD84164BED2D6EFE4FEC501"/>
    <w:rsid w:val="00D53503"/>
  </w:style>
  <w:style w:type="paragraph" w:customStyle="1" w:styleId="0480A47263CD4ADF899F6CF7168334D6">
    <w:name w:val="0480A47263CD4ADF899F6CF7168334D6"/>
    <w:rsid w:val="00D53503"/>
  </w:style>
  <w:style w:type="paragraph" w:customStyle="1" w:styleId="B9060B7511DE434C963DB0E32169EE73">
    <w:name w:val="B9060B7511DE434C963DB0E32169EE73"/>
    <w:rsid w:val="00D53503"/>
  </w:style>
  <w:style w:type="paragraph" w:customStyle="1" w:styleId="3380368A2B7A49BE82F5B5D277E2A964">
    <w:name w:val="3380368A2B7A49BE82F5B5D277E2A964"/>
    <w:rsid w:val="00D53503"/>
  </w:style>
  <w:style w:type="paragraph" w:customStyle="1" w:styleId="B71103C85D6149529719BD0A215A479A">
    <w:name w:val="B71103C85D6149529719BD0A215A479A"/>
    <w:rsid w:val="00D53503"/>
  </w:style>
  <w:style w:type="paragraph" w:customStyle="1" w:styleId="C8736070FF0C448C908BBDB4A3DEC219">
    <w:name w:val="C8736070FF0C448C908BBDB4A3DEC219"/>
    <w:rsid w:val="00D53503"/>
  </w:style>
  <w:style w:type="paragraph" w:customStyle="1" w:styleId="DCA9EEC670004A79896DCF3FA7C727F0">
    <w:name w:val="DCA9EEC670004A79896DCF3FA7C727F0"/>
    <w:rsid w:val="00D53503"/>
  </w:style>
  <w:style w:type="paragraph" w:customStyle="1" w:styleId="62A724C1CC3247C4BEED363F4A7BDD94">
    <w:name w:val="62A724C1CC3247C4BEED363F4A7BDD94"/>
    <w:rsid w:val="00D53503"/>
  </w:style>
  <w:style w:type="paragraph" w:customStyle="1" w:styleId="1F211D4A8A514719B5F2FD1F705F06E4">
    <w:name w:val="1F211D4A8A514719B5F2FD1F705F06E4"/>
    <w:rsid w:val="00D53503"/>
  </w:style>
  <w:style w:type="paragraph" w:customStyle="1" w:styleId="FA8A5EEF529343039307712C83241B45">
    <w:name w:val="FA8A5EEF529343039307712C83241B45"/>
    <w:rsid w:val="00D53503"/>
  </w:style>
  <w:style w:type="paragraph" w:customStyle="1" w:styleId="981D84E98030436B9E14D57228484351">
    <w:name w:val="981D84E98030436B9E14D57228484351"/>
    <w:rsid w:val="00D53503"/>
  </w:style>
  <w:style w:type="paragraph" w:customStyle="1" w:styleId="E2829AE442DE4392B764D89127274F2E">
    <w:name w:val="E2829AE442DE4392B764D89127274F2E"/>
    <w:rsid w:val="00D53503"/>
  </w:style>
  <w:style w:type="paragraph" w:customStyle="1" w:styleId="88A598E0F82C4D6C9CD6D25E541129AF">
    <w:name w:val="88A598E0F82C4D6C9CD6D25E541129AF"/>
    <w:rsid w:val="00D53503"/>
  </w:style>
  <w:style w:type="paragraph" w:customStyle="1" w:styleId="803319DCE41E453B90CF132A576AEF0C">
    <w:name w:val="803319DCE41E453B90CF132A576AEF0C"/>
    <w:rsid w:val="00D53503"/>
  </w:style>
  <w:style w:type="paragraph" w:customStyle="1" w:styleId="28D577DD8207455595F3024CAFEAB160">
    <w:name w:val="28D577DD8207455595F3024CAFEAB160"/>
    <w:rsid w:val="00D53503"/>
  </w:style>
  <w:style w:type="paragraph" w:customStyle="1" w:styleId="32CFF6AB178743A0BF93A2CD281D4950">
    <w:name w:val="32CFF6AB178743A0BF93A2CD281D4950"/>
    <w:rsid w:val="00D53503"/>
  </w:style>
  <w:style w:type="paragraph" w:customStyle="1" w:styleId="A00E0F3760464537B9E91D67817930D9">
    <w:name w:val="A00E0F3760464537B9E91D67817930D9"/>
    <w:rsid w:val="00D53503"/>
  </w:style>
  <w:style w:type="paragraph" w:customStyle="1" w:styleId="28C31064CD7F4DAD924699CF2C989753">
    <w:name w:val="28C31064CD7F4DAD924699CF2C989753"/>
    <w:rsid w:val="00D53503"/>
  </w:style>
  <w:style w:type="paragraph" w:customStyle="1" w:styleId="04C25E9BC3AE435C980945ACF099348C">
    <w:name w:val="04C25E9BC3AE435C980945ACF099348C"/>
    <w:rsid w:val="00D53503"/>
  </w:style>
  <w:style w:type="paragraph" w:customStyle="1" w:styleId="EA75154DA25147D491F3F61E4F9AE042">
    <w:name w:val="EA75154DA25147D491F3F61E4F9AE042"/>
    <w:rsid w:val="00D53503"/>
  </w:style>
  <w:style w:type="paragraph" w:customStyle="1" w:styleId="F6AD6630B2954DF18E275A26394C67FA">
    <w:name w:val="F6AD6630B2954DF18E275A26394C67FA"/>
    <w:rsid w:val="00D53503"/>
  </w:style>
  <w:style w:type="paragraph" w:customStyle="1" w:styleId="5D14AC1881D2482D8AC62850CCED2840">
    <w:name w:val="5D14AC1881D2482D8AC62850CCED2840"/>
    <w:rsid w:val="00D53503"/>
  </w:style>
  <w:style w:type="paragraph" w:customStyle="1" w:styleId="50D3C13E48374AFBBBE23944D0DD0B58">
    <w:name w:val="50D3C13E48374AFBBBE23944D0DD0B58"/>
    <w:rsid w:val="00D53503"/>
  </w:style>
  <w:style w:type="paragraph" w:customStyle="1" w:styleId="649B168D0C314B959F67EA58D66D1140">
    <w:name w:val="649B168D0C314B959F67EA58D66D1140"/>
    <w:rsid w:val="00D53503"/>
  </w:style>
  <w:style w:type="paragraph" w:customStyle="1" w:styleId="961912BCDF2C42DAA047C0791759DBF8">
    <w:name w:val="961912BCDF2C42DAA047C0791759DBF8"/>
    <w:rsid w:val="00D53503"/>
  </w:style>
  <w:style w:type="paragraph" w:customStyle="1" w:styleId="F51581F91FBE4E3483CC19C8C0604233">
    <w:name w:val="F51581F91FBE4E3483CC19C8C0604233"/>
    <w:rsid w:val="00D53503"/>
  </w:style>
  <w:style w:type="paragraph" w:customStyle="1" w:styleId="1955CE5197764D9098E05DE01E603E74">
    <w:name w:val="1955CE5197764D9098E05DE01E603E74"/>
    <w:rsid w:val="00D53503"/>
  </w:style>
  <w:style w:type="paragraph" w:customStyle="1" w:styleId="C5139BDC46774DEA9A2F6F3D51BF4022">
    <w:name w:val="C5139BDC46774DEA9A2F6F3D51BF4022"/>
    <w:rsid w:val="00D53503"/>
  </w:style>
  <w:style w:type="paragraph" w:customStyle="1" w:styleId="4E135476A9CA4A6A927FEA8ED424421F">
    <w:name w:val="4E135476A9CA4A6A927FEA8ED424421F"/>
    <w:rsid w:val="00D53503"/>
  </w:style>
  <w:style w:type="paragraph" w:customStyle="1" w:styleId="AC53BBB715CE4B53B9D1462743EB7BEF">
    <w:name w:val="AC53BBB715CE4B53B9D1462743EB7BEF"/>
    <w:rsid w:val="00D53503"/>
  </w:style>
  <w:style w:type="paragraph" w:customStyle="1" w:styleId="FB5EC6A6B3444E2C8D0CD4B48DE29175">
    <w:name w:val="FB5EC6A6B3444E2C8D0CD4B48DE29175"/>
    <w:rsid w:val="00D53503"/>
  </w:style>
  <w:style w:type="paragraph" w:customStyle="1" w:styleId="519DE4C2F6ED4B89BD834A760375748F">
    <w:name w:val="519DE4C2F6ED4B89BD834A760375748F"/>
    <w:rsid w:val="00D53503"/>
  </w:style>
  <w:style w:type="paragraph" w:customStyle="1" w:styleId="5B8E451E82B647ECB5512DD51B33EF83">
    <w:name w:val="5B8E451E82B647ECB5512DD51B33EF83"/>
    <w:rsid w:val="00D53503"/>
  </w:style>
  <w:style w:type="paragraph" w:customStyle="1" w:styleId="D26CF1057B0D462EAD2995C8DD053A39">
    <w:name w:val="D26CF1057B0D462EAD2995C8DD053A39"/>
    <w:rsid w:val="00D53503"/>
  </w:style>
  <w:style w:type="paragraph" w:customStyle="1" w:styleId="0464BBFD325B4606A0DBB40A185F5FD5">
    <w:name w:val="0464BBFD325B4606A0DBB40A185F5FD5"/>
    <w:rsid w:val="00D53503"/>
  </w:style>
  <w:style w:type="paragraph" w:customStyle="1" w:styleId="8B7994E9445C4A5681B79941863E219D">
    <w:name w:val="8B7994E9445C4A5681B79941863E219D"/>
    <w:rsid w:val="00D53503"/>
  </w:style>
  <w:style w:type="paragraph" w:customStyle="1" w:styleId="C8E93D16F2EA4D7A8E5CC0FDC65BE641">
    <w:name w:val="C8E93D16F2EA4D7A8E5CC0FDC65BE641"/>
    <w:rsid w:val="00D53503"/>
  </w:style>
  <w:style w:type="paragraph" w:customStyle="1" w:styleId="53B419EAE27749F7B7A9768C3F76E85E">
    <w:name w:val="53B419EAE27749F7B7A9768C3F76E85E"/>
    <w:rsid w:val="00D53503"/>
  </w:style>
  <w:style w:type="paragraph" w:customStyle="1" w:styleId="B283E13C51F84432BF03D9D72420894A">
    <w:name w:val="B283E13C51F84432BF03D9D72420894A"/>
    <w:rsid w:val="00D53503"/>
  </w:style>
  <w:style w:type="paragraph" w:customStyle="1" w:styleId="3D97D562BBCA46E48288223DBFE72B72">
    <w:name w:val="3D97D562BBCA46E48288223DBFE72B72"/>
    <w:rsid w:val="00D53503"/>
  </w:style>
  <w:style w:type="paragraph" w:customStyle="1" w:styleId="598E76E077C94472B26595025E4779FC1">
    <w:name w:val="598E76E077C94472B26595025E4779FC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221FF642290B47FD8EC0C006873BD5981">
    <w:name w:val="221FF642290B47FD8EC0C006873BD598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36EED3FE1DEF422C9701CA7379944B481">
    <w:name w:val="36EED3FE1DEF422C9701CA7379944B48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359BB718B58A462EAEAF6B7BF666D68F1">
    <w:name w:val="359BB718B58A462EAEAF6B7BF666D68F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FE1DE0578653432191E897092D5404221">
    <w:name w:val="FE1DE0578653432191E897092D540422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86E8B31A33764C30A72951CD23A7D99C1">
    <w:name w:val="86E8B31A33764C30A72951CD23A7D99C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AB92E1D9BFBF4FE3993790F1EB736A641">
    <w:name w:val="AB92E1D9BFBF4FE3993790F1EB736A64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0F4FF650A3BA4807A58FB903970100391">
    <w:name w:val="0F4FF650A3BA4807A58FB90397010039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67CF85D8BFA447A19D52401D29909CA01">
    <w:name w:val="67CF85D8BFA447A19D52401D29909CA0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2A9EDB1626484869802A3D986261CCA21">
    <w:name w:val="2A9EDB1626484869802A3D986261CCA2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6223AF5A1F224D90BC74D506F2069EFD1">
    <w:name w:val="6223AF5A1F224D90BC74D506F2069EFD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B1E433E7E8284EF48690CF5FA21366A81">
    <w:name w:val="B1E433E7E8284EF48690CF5FA21366A8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BFA97B9562A74F0484A6501E8E0741081">
    <w:name w:val="BFA97B9562A74F0484A6501E8E074108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864A3DF76F8C4D00A1C79D4D8AB701E71">
    <w:name w:val="864A3DF76F8C4D00A1C79D4D8AB701E7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0BC8A235B0B241AEB89B449B87FF489B1">
    <w:name w:val="0BC8A235B0B241AEB89B449B87FF489B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F2C4893AA8564BB7B1E75AF609658AA51">
    <w:name w:val="F2C4893AA8564BB7B1E75AF609658AA5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27A9E8932D8A46C4AC972D443C4711EC1">
    <w:name w:val="27A9E8932D8A46C4AC972D443C4711EC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1B05844F17D84DBC884FAFB29E3E3C4C1">
    <w:name w:val="1B05844F17D84DBC884FAFB29E3E3C4C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5F5959E08D694E1CA1A58EFD04D822961">
    <w:name w:val="5F5959E08D694E1CA1A58EFD04D82296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56F13BD0B510466690D50F28BBA9500F1">
    <w:name w:val="56F13BD0B510466690D50F28BBA9500F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EFA224F37C92421F957515D86A6B886E1">
    <w:name w:val="EFA224F37C92421F957515D86A6B886E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16DFB2C4521D4859B9CA87F10CAA0A591">
    <w:name w:val="16DFB2C4521D4859B9CA87F10CAA0A59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800CDB3A66134A5AA6CFB772B246E1EA1">
    <w:name w:val="800CDB3A66134A5AA6CFB772B246E1EA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A0C3CA3758DD4DA898213E6E9169CDBE1">
    <w:name w:val="A0C3CA3758DD4DA898213E6E9169CDBE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60CED126275743B586D33100030652D31">
    <w:name w:val="60CED126275743B586D33100030652D3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6BD7544D76C14AF589F3A4B47A29383F1">
    <w:name w:val="6BD7544D76C14AF589F3A4B47A29383F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924D6883A02349B1B69F8889BA5E754E1">
    <w:name w:val="924D6883A02349B1B69F8889BA5E754E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DF1668BDF6CA4E26A2EE26D80636FF0D1">
    <w:name w:val="DF1668BDF6CA4E26A2EE26D80636FF0D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938E5D42495D4BE492165B1933879DC11">
    <w:name w:val="938E5D42495D4BE492165B1933879DC1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9822186E686A41CC93D50E0E9DE5E8071">
    <w:name w:val="9822186E686A41CC93D50E0E9DE5E807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E23F28BD42834CBEBC5475880C9E17A71">
    <w:name w:val="E23F28BD42834CBEBC5475880C9E17A7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CC859A78DD354C0AB91967B6854157041">
    <w:name w:val="CC859A78DD354C0AB91967B685415704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6678329B15A84C2CA34A030E255C79801">
    <w:name w:val="6678329B15A84C2CA34A030E255C7980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55FC91987B664810BEF4467E9F2402E81">
    <w:name w:val="55FC91987B664810BEF4467E9F2402E8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8D3554BC15AF41A2B7E48F63377D618C1">
    <w:name w:val="8D3554BC15AF41A2B7E48F63377D618C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C0640B4117BB41E6BEA28EF2B8533D991">
    <w:name w:val="C0640B4117BB41E6BEA28EF2B8533D99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C8ED74F3197B4B0A84D4A10C85E399071">
    <w:name w:val="C8ED74F3197B4B0A84D4A10C85E39907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A589D646204D4BDFAD0C04F69B751F681">
    <w:name w:val="A589D646204D4BDFAD0C04F69B751F68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118ADE28185B41E59239554AC3BD99611">
    <w:name w:val="118ADE28185B41E59239554AC3BD9961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52E56B59529C45F2A21EC6192A750CF01">
    <w:name w:val="52E56B59529C45F2A21EC6192A750CF0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B1A3C33100C04D3580F5F0DD7D7500D21">
    <w:name w:val="B1A3C33100C04D3580F5F0DD7D7500D2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58BFB8C525D14949B21E4EFE4EBB965F1">
    <w:name w:val="58BFB8C525D14949B21E4EFE4EBB965F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96751F204B554C0DBA367B3874EB06F41">
    <w:name w:val="96751F204B554C0DBA367B3874EB06F4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C2E69B54E2454A288B2E3F64269A3E9F1">
    <w:name w:val="C2E69B54E2454A288B2E3F64269A3E9F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83F77C82711844EDA3D22C2C9A36194F1">
    <w:name w:val="83F77C82711844EDA3D22C2C9A36194F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A5FCDEAC0FCB46D8BA6A9D02F86DE7351">
    <w:name w:val="A5FCDEAC0FCB46D8BA6A9D02F86DE735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11B61E97A90D48C18AC9534D81BFC97A1">
    <w:name w:val="11B61E97A90D48C18AC9534D81BFC97A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B9BC79BA94C74F868E5EB16683E88D2E1">
    <w:name w:val="B9BC79BA94C74F868E5EB16683E88D2E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C91B1500C28C4CB290B846A58E51F13D1">
    <w:name w:val="C91B1500C28C4CB290B846A58E51F13D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119712ECDEC143159169446C68D683CE1">
    <w:name w:val="119712ECDEC143159169446C68D683CE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BCC624C49AB045CFAB9F4138A4C6CE151">
    <w:name w:val="BCC624C49AB045CFAB9F4138A4C6CE15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FA9D5632559047F28D6C10A5E186AEF41">
    <w:name w:val="FA9D5632559047F28D6C10A5E186AEF4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C01A47BE26974540898B773B79E3638D1">
    <w:name w:val="C01A47BE26974540898B773B79E3638D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63AEF438BDC6486DA905359B5F6C4FCE1">
    <w:name w:val="63AEF438BDC6486DA905359B5F6C4FCE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14EABF5BDFD84164BED2D6EFE4FEC5011">
    <w:name w:val="14EABF5BDFD84164BED2D6EFE4FEC501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0480A47263CD4ADF899F6CF7168334D61">
    <w:name w:val="0480A47263CD4ADF899F6CF7168334D6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B9060B7511DE434C963DB0E32169EE731">
    <w:name w:val="B9060B7511DE434C963DB0E32169EE73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3380368A2B7A49BE82F5B5D277E2A9641">
    <w:name w:val="3380368A2B7A49BE82F5B5D277E2A964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B71103C85D6149529719BD0A215A479A1">
    <w:name w:val="B71103C85D6149529719BD0A215A479A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C8736070FF0C448C908BBDB4A3DEC2191">
    <w:name w:val="C8736070FF0C448C908BBDB4A3DEC219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DCA9EEC670004A79896DCF3FA7C727F01">
    <w:name w:val="DCA9EEC670004A79896DCF3FA7C727F0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62A724C1CC3247C4BEED363F4A7BDD941">
    <w:name w:val="62A724C1CC3247C4BEED363F4A7BDD94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1F211D4A8A514719B5F2FD1F705F06E41">
    <w:name w:val="1F211D4A8A514719B5F2FD1F705F06E4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FA8A5EEF529343039307712C83241B451">
    <w:name w:val="FA8A5EEF529343039307712C83241B45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981D84E98030436B9E14D572284843511">
    <w:name w:val="981D84E98030436B9E14D57228484351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E2829AE442DE4392B764D89127274F2E1">
    <w:name w:val="E2829AE442DE4392B764D89127274F2E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88A598E0F82C4D6C9CD6D25E541129AF1">
    <w:name w:val="88A598E0F82C4D6C9CD6D25E541129AF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803319DCE41E453B90CF132A576AEF0C1">
    <w:name w:val="803319DCE41E453B90CF132A576AEF0C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28D577DD8207455595F3024CAFEAB1601">
    <w:name w:val="28D577DD8207455595F3024CAFEAB160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32CFF6AB178743A0BF93A2CD281D49501">
    <w:name w:val="32CFF6AB178743A0BF93A2CD281D4950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A00E0F3760464537B9E91D67817930D91">
    <w:name w:val="A00E0F3760464537B9E91D67817930D9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28C31064CD7F4DAD924699CF2C9897531">
    <w:name w:val="28C31064CD7F4DAD924699CF2C989753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04C25E9BC3AE435C980945ACF099348C1">
    <w:name w:val="04C25E9BC3AE435C980945ACF099348C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EA75154DA25147D491F3F61E4F9AE0421">
    <w:name w:val="EA75154DA25147D491F3F61E4F9AE042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F6AD6630B2954DF18E275A26394C67FA1">
    <w:name w:val="F6AD6630B2954DF18E275A26394C67FA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5D14AC1881D2482D8AC62850CCED28401">
    <w:name w:val="5D14AC1881D2482D8AC62850CCED2840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50D3C13E48374AFBBBE23944D0DD0B581">
    <w:name w:val="50D3C13E48374AFBBBE23944D0DD0B58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649B168D0C314B959F67EA58D66D11401">
    <w:name w:val="649B168D0C314B959F67EA58D66D1140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961912BCDF2C42DAA047C0791759DBF81">
    <w:name w:val="961912BCDF2C42DAA047C0791759DBF8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F51581F91FBE4E3483CC19C8C06042331">
    <w:name w:val="F51581F91FBE4E3483CC19C8C0604233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1955CE5197764D9098E05DE01E603E741">
    <w:name w:val="1955CE5197764D9098E05DE01E603E74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C5139BDC46774DEA9A2F6F3D51BF40221">
    <w:name w:val="C5139BDC46774DEA9A2F6F3D51BF4022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4E135476A9CA4A6A927FEA8ED424421F1">
    <w:name w:val="4E135476A9CA4A6A927FEA8ED424421F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AC53BBB715CE4B53B9D1462743EB7BEF1">
    <w:name w:val="AC53BBB715CE4B53B9D1462743EB7BEF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FB5EC6A6B3444E2C8D0CD4B48DE291751">
    <w:name w:val="FB5EC6A6B3444E2C8D0CD4B48DE29175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519DE4C2F6ED4B89BD834A760375748F1">
    <w:name w:val="519DE4C2F6ED4B89BD834A760375748F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5B8E451E82B647ECB5512DD51B33EF831">
    <w:name w:val="5B8E451E82B647ECB5512DD51B33EF83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D26CF1057B0D462EAD2995C8DD053A391">
    <w:name w:val="D26CF1057B0D462EAD2995C8DD053A39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0464BBFD325B4606A0DBB40A185F5FD51">
    <w:name w:val="0464BBFD325B4606A0DBB40A185F5FD5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8B7994E9445C4A5681B79941863E219D1">
    <w:name w:val="8B7994E9445C4A5681B79941863E219D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C8E93D16F2EA4D7A8E5CC0FDC65BE6411">
    <w:name w:val="C8E93D16F2EA4D7A8E5CC0FDC65BE6411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53B419EAE27749F7B7A9768C3F76E85E1">
    <w:name w:val="53B419EAE27749F7B7A9768C3F76E85E1"/>
    <w:rsid w:val="00D53503"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</w:pPr>
    <w:rPr>
      <w:rFonts w:eastAsiaTheme="minorHAnsi"/>
      <w:caps/>
      <w:color w:val="C52F33"/>
      <w:sz w:val="18"/>
      <w:szCs w:val="20"/>
      <w:lang w:eastAsia="en-US"/>
    </w:rPr>
  </w:style>
  <w:style w:type="paragraph" w:customStyle="1" w:styleId="B283E13C51F84432BF03D9D72420894A1">
    <w:name w:val="B283E13C51F84432BF03D9D72420894A1"/>
    <w:rsid w:val="00D53503"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</w:pPr>
    <w:rPr>
      <w:rFonts w:eastAsiaTheme="minorHAnsi"/>
      <w:caps/>
      <w:color w:val="C52F33"/>
      <w:sz w:val="18"/>
      <w:szCs w:val="20"/>
      <w:lang w:eastAsia="en-US"/>
    </w:rPr>
  </w:style>
  <w:style w:type="paragraph" w:customStyle="1" w:styleId="3D97D562BBCA46E48288223DBFE72B721">
    <w:name w:val="3D97D562BBCA46E48288223DBFE72B721"/>
    <w:rsid w:val="00D53503"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</w:pPr>
    <w:rPr>
      <w:rFonts w:eastAsiaTheme="minorHAnsi"/>
      <w:caps/>
      <w:color w:val="C52F33"/>
      <w:sz w:val="18"/>
      <w:szCs w:val="20"/>
      <w:lang w:eastAsia="en-US"/>
    </w:rPr>
  </w:style>
  <w:style w:type="paragraph" w:customStyle="1" w:styleId="598E76E077C94472B26595025E4779FC2">
    <w:name w:val="598E76E077C94472B26595025E4779FC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221FF642290B47FD8EC0C006873BD5982">
    <w:name w:val="221FF642290B47FD8EC0C006873BD598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36EED3FE1DEF422C9701CA7379944B482">
    <w:name w:val="36EED3FE1DEF422C9701CA7379944B48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359BB718B58A462EAEAF6B7BF666D68F2">
    <w:name w:val="359BB718B58A462EAEAF6B7BF666D68F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FE1DE0578653432191E897092D5404222">
    <w:name w:val="FE1DE0578653432191E897092D540422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86E8B31A33764C30A72951CD23A7D99C2">
    <w:name w:val="86E8B31A33764C30A72951CD23A7D99C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AB92E1D9BFBF4FE3993790F1EB736A642">
    <w:name w:val="AB92E1D9BFBF4FE3993790F1EB736A64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0F4FF650A3BA4807A58FB903970100392">
    <w:name w:val="0F4FF650A3BA4807A58FB90397010039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67CF85D8BFA447A19D52401D29909CA02">
    <w:name w:val="67CF85D8BFA447A19D52401D29909CA0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2A9EDB1626484869802A3D986261CCA22">
    <w:name w:val="2A9EDB1626484869802A3D986261CCA2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6223AF5A1F224D90BC74D506F2069EFD2">
    <w:name w:val="6223AF5A1F224D90BC74D506F2069EFD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B1E433E7E8284EF48690CF5FA21366A82">
    <w:name w:val="B1E433E7E8284EF48690CF5FA21366A8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BFA97B9562A74F0484A6501E8E0741082">
    <w:name w:val="BFA97B9562A74F0484A6501E8E074108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864A3DF76F8C4D00A1C79D4D8AB701E72">
    <w:name w:val="864A3DF76F8C4D00A1C79D4D8AB701E7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0BC8A235B0B241AEB89B449B87FF489B2">
    <w:name w:val="0BC8A235B0B241AEB89B449B87FF489B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F2C4893AA8564BB7B1E75AF609658AA52">
    <w:name w:val="F2C4893AA8564BB7B1E75AF609658AA5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27A9E8932D8A46C4AC972D443C4711EC2">
    <w:name w:val="27A9E8932D8A46C4AC972D443C4711EC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1B05844F17D84DBC884FAFB29E3E3C4C2">
    <w:name w:val="1B05844F17D84DBC884FAFB29E3E3C4C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5F5959E08D694E1CA1A58EFD04D822962">
    <w:name w:val="5F5959E08D694E1CA1A58EFD04D82296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56F13BD0B510466690D50F28BBA9500F2">
    <w:name w:val="56F13BD0B510466690D50F28BBA9500F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EFA224F37C92421F957515D86A6B886E2">
    <w:name w:val="EFA224F37C92421F957515D86A6B886E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16DFB2C4521D4859B9CA87F10CAA0A592">
    <w:name w:val="16DFB2C4521D4859B9CA87F10CAA0A59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800CDB3A66134A5AA6CFB772B246E1EA2">
    <w:name w:val="800CDB3A66134A5AA6CFB772B246E1EA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A0C3CA3758DD4DA898213E6E9169CDBE2">
    <w:name w:val="A0C3CA3758DD4DA898213E6E9169CDBE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60CED126275743B586D33100030652D32">
    <w:name w:val="60CED126275743B586D33100030652D3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6BD7544D76C14AF589F3A4B47A29383F2">
    <w:name w:val="6BD7544D76C14AF589F3A4B47A29383F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924D6883A02349B1B69F8889BA5E754E2">
    <w:name w:val="924D6883A02349B1B69F8889BA5E754E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DF1668BDF6CA4E26A2EE26D80636FF0D2">
    <w:name w:val="DF1668BDF6CA4E26A2EE26D80636FF0D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938E5D42495D4BE492165B1933879DC12">
    <w:name w:val="938E5D42495D4BE492165B1933879DC1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9822186E686A41CC93D50E0E9DE5E8072">
    <w:name w:val="9822186E686A41CC93D50E0E9DE5E807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E23F28BD42834CBEBC5475880C9E17A72">
    <w:name w:val="E23F28BD42834CBEBC5475880C9E17A7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CC859A78DD354C0AB91967B6854157042">
    <w:name w:val="CC859A78DD354C0AB91967B685415704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6678329B15A84C2CA34A030E255C79802">
    <w:name w:val="6678329B15A84C2CA34A030E255C7980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55FC91987B664810BEF4467E9F2402E82">
    <w:name w:val="55FC91987B664810BEF4467E9F2402E8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8D3554BC15AF41A2B7E48F63377D618C2">
    <w:name w:val="8D3554BC15AF41A2B7E48F63377D618C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C0640B4117BB41E6BEA28EF2B8533D992">
    <w:name w:val="C0640B4117BB41E6BEA28EF2B8533D99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C8ED74F3197B4B0A84D4A10C85E399072">
    <w:name w:val="C8ED74F3197B4B0A84D4A10C85E39907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A589D646204D4BDFAD0C04F69B751F682">
    <w:name w:val="A589D646204D4BDFAD0C04F69B751F68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118ADE28185B41E59239554AC3BD99612">
    <w:name w:val="118ADE28185B41E59239554AC3BD9961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52E56B59529C45F2A21EC6192A750CF02">
    <w:name w:val="52E56B59529C45F2A21EC6192A750CF0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B1A3C33100C04D3580F5F0DD7D7500D22">
    <w:name w:val="B1A3C33100C04D3580F5F0DD7D7500D2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58BFB8C525D14949B21E4EFE4EBB965F2">
    <w:name w:val="58BFB8C525D14949B21E4EFE4EBB965F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96751F204B554C0DBA367B3874EB06F42">
    <w:name w:val="96751F204B554C0DBA367B3874EB06F4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C2E69B54E2454A288B2E3F64269A3E9F2">
    <w:name w:val="C2E69B54E2454A288B2E3F64269A3E9F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83F77C82711844EDA3D22C2C9A36194F2">
    <w:name w:val="83F77C82711844EDA3D22C2C9A36194F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A5FCDEAC0FCB46D8BA6A9D02F86DE7352">
    <w:name w:val="A5FCDEAC0FCB46D8BA6A9D02F86DE735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11B61E97A90D48C18AC9534D81BFC97A2">
    <w:name w:val="11B61E97A90D48C18AC9534D81BFC97A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B9BC79BA94C74F868E5EB16683E88D2E2">
    <w:name w:val="B9BC79BA94C74F868E5EB16683E88D2E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C91B1500C28C4CB290B846A58E51F13D2">
    <w:name w:val="C91B1500C28C4CB290B846A58E51F13D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119712ECDEC143159169446C68D683CE2">
    <w:name w:val="119712ECDEC143159169446C68D683CE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BCC624C49AB045CFAB9F4138A4C6CE152">
    <w:name w:val="BCC624C49AB045CFAB9F4138A4C6CE15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FA9D5632559047F28D6C10A5E186AEF42">
    <w:name w:val="FA9D5632559047F28D6C10A5E186AEF4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C01A47BE26974540898B773B79E3638D2">
    <w:name w:val="C01A47BE26974540898B773B79E3638D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63AEF438BDC6486DA905359B5F6C4FCE2">
    <w:name w:val="63AEF438BDC6486DA905359B5F6C4FCE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14EABF5BDFD84164BED2D6EFE4FEC5012">
    <w:name w:val="14EABF5BDFD84164BED2D6EFE4FEC501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0480A47263CD4ADF899F6CF7168334D62">
    <w:name w:val="0480A47263CD4ADF899F6CF7168334D6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B9060B7511DE434C963DB0E32169EE732">
    <w:name w:val="B9060B7511DE434C963DB0E32169EE73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3380368A2B7A49BE82F5B5D277E2A9642">
    <w:name w:val="3380368A2B7A49BE82F5B5D277E2A964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B71103C85D6149529719BD0A215A479A2">
    <w:name w:val="B71103C85D6149529719BD0A215A479A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C8736070FF0C448C908BBDB4A3DEC2192">
    <w:name w:val="C8736070FF0C448C908BBDB4A3DEC219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DCA9EEC670004A79896DCF3FA7C727F02">
    <w:name w:val="DCA9EEC670004A79896DCF3FA7C727F0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62A724C1CC3247C4BEED363F4A7BDD942">
    <w:name w:val="62A724C1CC3247C4BEED363F4A7BDD94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1F211D4A8A514719B5F2FD1F705F06E42">
    <w:name w:val="1F211D4A8A514719B5F2FD1F705F06E4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FA8A5EEF529343039307712C83241B452">
    <w:name w:val="FA8A5EEF529343039307712C83241B45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981D84E98030436B9E14D572284843512">
    <w:name w:val="981D84E98030436B9E14D57228484351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E2829AE442DE4392B764D89127274F2E2">
    <w:name w:val="E2829AE442DE4392B764D89127274F2E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88A598E0F82C4D6C9CD6D25E541129AF2">
    <w:name w:val="88A598E0F82C4D6C9CD6D25E541129AF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803319DCE41E453B90CF132A576AEF0C2">
    <w:name w:val="803319DCE41E453B90CF132A576AEF0C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28D577DD8207455595F3024CAFEAB1602">
    <w:name w:val="28D577DD8207455595F3024CAFEAB160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32CFF6AB178743A0BF93A2CD281D49502">
    <w:name w:val="32CFF6AB178743A0BF93A2CD281D4950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A00E0F3760464537B9E91D67817930D92">
    <w:name w:val="A00E0F3760464537B9E91D67817930D9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28C31064CD7F4DAD924699CF2C9897532">
    <w:name w:val="28C31064CD7F4DAD924699CF2C989753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04C25E9BC3AE435C980945ACF099348C2">
    <w:name w:val="04C25E9BC3AE435C980945ACF099348C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EA75154DA25147D491F3F61E4F9AE0422">
    <w:name w:val="EA75154DA25147D491F3F61E4F9AE042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F6AD6630B2954DF18E275A26394C67FA2">
    <w:name w:val="F6AD6630B2954DF18E275A26394C67FA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5D14AC1881D2482D8AC62850CCED28402">
    <w:name w:val="5D14AC1881D2482D8AC62850CCED2840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50D3C13E48374AFBBBE23944D0DD0B582">
    <w:name w:val="50D3C13E48374AFBBBE23944D0DD0B58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649B168D0C314B959F67EA58D66D11402">
    <w:name w:val="649B168D0C314B959F67EA58D66D1140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961912BCDF2C42DAA047C0791759DBF82">
    <w:name w:val="961912BCDF2C42DAA047C0791759DBF8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F51581F91FBE4E3483CC19C8C06042332">
    <w:name w:val="F51581F91FBE4E3483CC19C8C0604233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1955CE5197764D9098E05DE01E603E742">
    <w:name w:val="1955CE5197764D9098E05DE01E603E74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C5139BDC46774DEA9A2F6F3D51BF40222">
    <w:name w:val="C5139BDC46774DEA9A2F6F3D51BF4022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4E135476A9CA4A6A927FEA8ED424421F2">
    <w:name w:val="4E135476A9CA4A6A927FEA8ED424421F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AC53BBB715CE4B53B9D1462743EB7BEF2">
    <w:name w:val="AC53BBB715CE4B53B9D1462743EB7BEF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FB5EC6A6B3444E2C8D0CD4B48DE291752">
    <w:name w:val="FB5EC6A6B3444E2C8D0CD4B48DE29175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519DE4C2F6ED4B89BD834A760375748F2">
    <w:name w:val="519DE4C2F6ED4B89BD834A760375748F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5B8E451E82B647ECB5512DD51B33EF832">
    <w:name w:val="5B8E451E82B647ECB5512DD51B33EF83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D26CF1057B0D462EAD2995C8DD053A392">
    <w:name w:val="D26CF1057B0D462EAD2995C8DD053A39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0464BBFD325B4606A0DBB40A185F5FD52">
    <w:name w:val="0464BBFD325B4606A0DBB40A185F5FD5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8B7994E9445C4A5681B79941863E219D2">
    <w:name w:val="8B7994E9445C4A5681B79941863E219D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C8E93D16F2EA4D7A8E5CC0FDC65BE6412">
    <w:name w:val="C8E93D16F2EA4D7A8E5CC0FDC65BE6412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53B419EAE27749F7B7A9768C3F76E85E2">
    <w:name w:val="53B419EAE27749F7B7A9768C3F76E85E2"/>
    <w:rsid w:val="00D53503"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</w:pPr>
    <w:rPr>
      <w:rFonts w:eastAsiaTheme="minorHAnsi"/>
      <w:caps/>
      <w:color w:val="C52F33"/>
      <w:sz w:val="18"/>
      <w:szCs w:val="20"/>
      <w:lang w:eastAsia="en-US"/>
    </w:rPr>
  </w:style>
  <w:style w:type="paragraph" w:customStyle="1" w:styleId="B283E13C51F84432BF03D9D72420894A2">
    <w:name w:val="B283E13C51F84432BF03D9D72420894A2"/>
    <w:rsid w:val="00D53503"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</w:pPr>
    <w:rPr>
      <w:rFonts w:eastAsiaTheme="minorHAnsi"/>
      <w:caps/>
      <w:color w:val="C52F33"/>
      <w:sz w:val="18"/>
      <w:szCs w:val="20"/>
      <w:lang w:eastAsia="en-US"/>
    </w:rPr>
  </w:style>
  <w:style w:type="paragraph" w:customStyle="1" w:styleId="3D97D562BBCA46E48288223DBFE72B722">
    <w:name w:val="3D97D562BBCA46E48288223DBFE72B722"/>
    <w:rsid w:val="00D53503"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</w:pPr>
    <w:rPr>
      <w:rFonts w:eastAsiaTheme="minorHAnsi"/>
      <w:caps/>
      <w:color w:val="C52F33"/>
      <w:sz w:val="18"/>
      <w:szCs w:val="20"/>
      <w:lang w:eastAsia="en-US"/>
    </w:rPr>
  </w:style>
  <w:style w:type="paragraph" w:customStyle="1" w:styleId="598E76E077C94472B26595025E4779FC3">
    <w:name w:val="598E76E077C94472B26595025E4779FC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221FF642290B47FD8EC0C006873BD5983">
    <w:name w:val="221FF642290B47FD8EC0C006873BD598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36EED3FE1DEF422C9701CA7379944B483">
    <w:name w:val="36EED3FE1DEF422C9701CA7379944B48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359BB718B58A462EAEAF6B7BF666D68F3">
    <w:name w:val="359BB718B58A462EAEAF6B7BF666D68F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FE1DE0578653432191E897092D5404223">
    <w:name w:val="FE1DE0578653432191E897092D540422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86E8B31A33764C30A72951CD23A7D99C3">
    <w:name w:val="86E8B31A33764C30A72951CD23A7D99C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AB92E1D9BFBF4FE3993790F1EB736A643">
    <w:name w:val="AB92E1D9BFBF4FE3993790F1EB736A64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0F4FF650A3BA4807A58FB903970100393">
    <w:name w:val="0F4FF650A3BA4807A58FB90397010039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67CF85D8BFA447A19D52401D29909CA03">
    <w:name w:val="67CF85D8BFA447A19D52401D29909CA0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2A9EDB1626484869802A3D986261CCA23">
    <w:name w:val="2A9EDB1626484869802A3D986261CCA2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6223AF5A1F224D90BC74D506F2069EFD3">
    <w:name w:val="6223AF5A1F224D90BC74D506F2069EFD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B1E433E7E8284EF48690CF5FA21366A83">
    <w:name w:val="B1E433E7E8284EF48690CF5FA21366A8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BFA97B9562A74F0484A6501E8E0741083">
    <w:name w:val="BFA97B9562A74F0484A6501E8E074108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864A3DF76F8C4D00A1C79D4D8AB701E73">
    <w:name w:val="864A3DF76F8C4D00A1C79D4D8AB701E7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0BC8A235B0B241AEB89B449B87FF489B3">
    <w:name w:val="0BC8A235B0B241AEB89B449B87FF489B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F2C4893AA8564BB7B1E75AF609658AA53">
    <w:name w:val="F2C4893AA8564BB7B1E75AF609658AA5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27A9E8932D8A46C4AC972D443C4711EC3">
    <w:name w:val="27A9E8932D8A46C4AC972D443C4711EC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1B05844F17D84DBC884FAFB29E3E3C4C3">
    <w:name w:val="1B05844F17D84DBC884FAFB29E3E3C4C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5F5959E08D694E1CA1A58EFD04D822963">
    <w:name w:val="5F5959E08D694E1CA1A58EFD04D82296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56F13BD0B510466690D50F28BBA9500F3">
    <w:name w:val="56F13BD0B510466690D50F28BBA9500F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EFA224F37C92421F957515D86A6B886E3">
    <w:name w:val="EFA224F37C92421F957515D86A6B886E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16DFB2C4521D4859B9CA87F10CAA0A593">
    <w:name w:val="16DFB2C4521D4859B9CA87F10CAA0A59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800CDB3A66134A5AA6CFB772B246E1EA3">
    <w:name w:val="800CDB3A66134A5AA6CFB772B246E1EA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A0C3CA3758DD4DA898213E6E9169CDBE3">
    <w:name w:val="A0C3CA3758DD4DA898213E6E9169CDBE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60CED126275743B586D33100030652D33">
    <w:name w:val="60CED126275743B586D33100030652D3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6BD7544D76C14AF589F3A4B47A29383F3">
    <w:name w:val="6BD7544D76C14AF589F3A4B47A29383F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924D6883A02349B1B69F8889BA5E754E3">
    <w:name w:val="924D6883A02349B1B69F8889BA5E754E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DF1668BDF6CA4E26A2EE26D80636FF0D3">
    <w:name w:val="DF1668BDF6CA4E26A2EE26D80636FF0D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938E5D42495D4BE492165B1933879DC13">
    <w:name w:val="938E5D42495D4BE492165B1933879DC1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9822186E686A41CC93D50E0E9DE5E8073">
    <w:name w:val="9822186E686A41CC93D50E0E9DE5E807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E23F28BD42834CBEBC5475880C9E17A73">
    <w:name w:val="E23F28BD42834CBEBC5475880C9E17A7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CC859A78DD354C0AB91967B6854157043">
    <w:name w:val="CC859A78DD354C0AB91967B685415704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6678329B15A84C2CA34A030E255C79803">
    <w:name w:val="6678329B15A84C2CA34A030E255C7980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55FC91987B664810BEF4467E9F2402E83">
    <w:name w:val="55FC91987B664810BEF4467E9F2402E8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8D3554BC15AF41A2B7E48F63377D618C3">
    <w:name w:val="8D3554BC15AF41A2B7E48F63377D618C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C0640B4117BB41E6BEA28EF2B8533D993">
    <w:name w:val="C0640B4117BB41E6BEA28EF2B8533D99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C8ED74F3197B4B0A84D4A10C85E399073">
    <w:name w:val="C8ED74F3197B4B0A84D4A10C85E39907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A589D646204D4BDFAD0C04F69B751F683">
    <w:name w:val="A589D646204D4BDFAD0C04F69B751F68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118ADE28185B41E59239554AC3BD99613">
    <w:name w:val="118ADE28185B41E59239554AC3BD9961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52E56B59529C45F2A21EC6192A750CF03">
    <w:name w:val="52E56B59529C45F2A21EC6192A750CF0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B1A3C33100C04D3580F5F0DD7D7500D23">
    <w:name w:val="B1A3C33100C04D3580F5F0DD7D7500D2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58BFB8C525D14949B21E4EFE4EBB965F3">
    <w:name w:val="58BFB8C525D14949B21E4EFE4EBB965F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96751F204B554C0DBA367B3874EB06F43">
    <w:name w:val="96751F204B554C0DBA367B3874EB06F4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C2E69B54E2454A288B2E3F64269A3E9F3">
    <w:name w:val="C2E69B54E2454A288B2E3F64269A3E9F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83F77C82711844EDA3D22C2C9A36194F3">
    <w:name w:val="83F77C82711844EDA3D22C2C9A36194F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A5FCDEAC0FCB46D8BA6A9D02F86DE7353">
    <w:name w:val="A5FCDEAC0FCB46D8BA6A9D02F86DE735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11B61E97A90D48C18AC9534D81BFC97A3">
    <w:name w:val="11B61E97A90D48C18AC9534D81BFC97A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B9BC79BA94C74F868E5EB16683E88D2E3">
    <w:name w:val="B9BC79BA94C74F868E5EB16683E88D2E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C91B1500C28C4CB290B846A58E51F13D3">
    <w:name w:val="C91B1500C28C4CB290B846A58E51F13D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119712ECDEC143159169446C68D683CE3">
    <w:name w:val="119712ECDEC143159169446C68D683CE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BCC624C49AB045CFAB9F4138A4C6CE153">
    <w:name w:val="BCC624C49AB045CFAB9F4138A4C6CE15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FA9D5632559047F28D6C10A5E186AEF43">
    <w:name w:val="FA9D5632559047F28D6C10A5E186AEF4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C01A47BE26974540898B773B79E3638D3">
    <w:name w:val="C01A47BE26974540898B773B79E3638D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63AEF438BDC6486DA905359B5F6C4FCE3">
    <w:name w:val="63AEF438BDC6486DA905359B5F6C4FCE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14EABF5BDFD84164BED2D6EFE4FEC5013">
    <w:name w:val="14EABF5BDFD84164BED2D6EFE4FEC501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0480A47263CD4ADF899F6CF7168334D63">
    <w:name w:val="0480A47263CD4ADF899F6CF7168334D6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B9060B7511DE434C963DB0E32169EE733">
    <w:name w:val="B9060B7511DE434C963DB0E32169EE73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3380368A2B7A49BE82F5B5D277E2A9643">
    <w:name w:val="3380368A2B7A49BE82F5B5D277E2A964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B71103C85D6149529719BD0A215A479A3">
    <w:name w:val="B71103C85D6149529719BD0A215A479A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C8736070FF0C448C908BBDB4A3DEC2193">
    <w:name w:val="C8736070FF0C448C908BBDB4A3DEC219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DCA9EEC670004A79896DCF3FA7C727F03">
    <w:name w:val="DCA9EEC670004A79896DCF3FA7C727F0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62A724C1CC3247C4BEED363F4A7BDD943">
    <w:name w:val="62A724C1CC3247C4BEED363F4A7BDD94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1F211D4A8A514719B5F2FD1F705F06E43">
    <w:name w:val="1F211D4A8A514719B5F2FD1F705F06E4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FA8A5EEF529343039307712C83241B453">
    <w:name w:val="FA8A5EEF529343039307712C83241B45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981D84E98030436B9E14D572284843513">
    <w:name w:val="981D84E98030436B9E14D57228484351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E2829AE442DE4392B764D89127274F2E3">
    <w:name w:val="E2829AE442DE4392B764D89127274F2E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88A598E0F82C4D6C9CD6D25E541129AF3">
    <w:name w:val="88A598E0F82C4D6C9CD6D25E541129AF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803319DCE41E453B90CF132A576AEF0C3">
    <w:name w:val="803319DCE41E453B90CF132A576AEF0C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28D577DD8207455595F3024CAFEAB1603">
    <w:name w:val="28D577DD8207455595F3024CAFEAB160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32CFF6AB178743A0BF93A2CD281D49503">
    <w:name w:val="32CFF6AB178743A0BF93A2CD281D4950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A00E0F3760464537B9E91D67817930D93">
    <w:name w:val="A00E0F3760464537B9E91D67817930D9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28C31064CD7F4DAD924699CF2C9897533">
    <w:name w:val="28C31064CD7F4DAD924699CF2C989753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04C25E9BC3AE435C980945ACF099348C3">
    <w:name w:val="04C25E9BC3AE435C980945ACF099348C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EA75154DA25147D491F3F61E4F9AE0423">
    <w:name w:val="EA75154DA25147D491F3F61E4F9AE042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F6AD6630B2954DF18E275A26394C67FA3">
    <w:name w:val="F6AD6630B2954DF18E275A26394C67FA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5D14AC1881D2482D8AC62850CCED28403">
    <w:name w:val="5D14AC1881D2482D8AC62850CCED2840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50D3C13E48374AFBBBE23944D0DD0B583">
    <w:name w:val="50D3C13E48374AFBBBE23944D0DD0B58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649B168D0C314B959F67EA58D66D11403">
    <w:name w:val="649B168D0C314B959F67EA58D66D1140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961912BCDF2C42DAA047C0791759DBF83">
    <w:name w:val="961912BCDF2C42DAA047C0791759DBF8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F51581F91FBE4E3483CC19C8C06042333">
    <w:name w:val="F51581F91FBE4E3483CC19C8C0604233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1955CE5197764D9098E05DE01E603E743">
    <w:name w:val="1955CE5197764D9098E05DE01E603E74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C5139BDC46774DEA9A2F6F3D51BF40223">
    <w:name w:val="C5139BDC46774DEA9A2F6F3D51BF4022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4E135476A9CA4A6A927FEA8ED424421F3">
    <w:name w:val="4E135476A9CA4A6A927FEA8ED424421F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AC53BBB715CE4B53B9D1462743EB7BEF3">
    <w:name w:val="AC53BBB715CE4B53B9D1462743EB7BEF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FB5EC6A6B3444E2C8D0CD4B48DE291753">
    <w:name w:val="FB5EC6A6B3444E2C8D0CD4B48DE29175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519DE4C2F6ED4B89BD834A760375748F3">
    <w:name w:val="519DE4C2F6ED4B89BD834A760375748F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5B8E451E82B647ECB5512DD51B33EF833">
    <w:name w:val="5B8E451E82B647ECB5512DD51B33EF83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D26CF1057B0D462EAD2995C8DD053A393">
    <w:name w:val="D26CF1057B0D462EAD2995C8DD053A39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0464BBFD325B4606A0DBB40A185F5FD53">
    <w:name w:val="0464BBFD325B4606A0DBB40A185F5FD5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8B7994E9445C4A5681B79941863E219D3">
    <w:name w:val="8B7994E9445C4A5681B79941863E219D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C8E93D16F2EA4D7A8E5CC0FDC65BE6413">
    <w:name w:val="C8E93D16F2EA4D7A8E5CC0FDC65BE6413"/>
    <w:rsid w:val="00D53503"/>
    <w:pPr>
      <w:spacing w:after="120" w:line="300" w:lineRule="exact"/>
      <w:jc w:val="both"/>
    </w:pPr>
    <w:rPr>
      <w:rFonts w:eastAsiaTheme="minorHAnsi"/>
      <w:color w:val="000000"/>
      <w:sz w:val="20"/>
      <w:szCs w:val="20"/>
      <w:lang w:eastAsia="en-US"/>
    </w:rPr>
  </w:style>
  <w:style w:type="paragraph" w:customStyle="1" w:styleId="53B419EAE27749F7B7A9768C3F76E85E3">
    <w:name w:val="53B419EAE27749F7B7A9768C3F76E85E3"/>
    <w:rsid w:val="00D53503"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</w:pPr>
    <w:rPr>
      <w:rFonts w:eastAsiaTheme="minorHAnsi"/>
      <w:caps/>
      <w:color w:val="C52F33"/>
      <w:sz w:val="18"/>
      <w:szCs w:val="20"/>
      <w:lang w:eastAsia="en-US"/>
    </w:rPr>
  </w:style>
  <w:style w:type="paragraph" w:customStyle="1" w:styleId="B283E13C51F84432BF03D9D72420894A3">
    <w:name w:val="B283E13C51F84432BF03D9D72420894A3"/>
    <w:rsid w:val="00D53503"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</w:pPr>
    <w:rPr>
      <w:rFonts w:eastAsiaTheme="minorHAnsi"/>
      <w:caps/>
      <w:color w:val="C52F33"/>
      <w:sz w:val="18"/>
      <w:szCs w:val="20"/>
      <w:lang w:eastAsia="en-US"/>
    </w:rPr>
  </w:style>
  <w:style w:type="paragraph" w:customStyle="1" w:styleId="3D97D562BBCA46E48288223DBFE72B723">
    <w:name w:val="3D97D562BBCA46E48288223DBFE72B723"/>
    <w:rsid w:val="00D53503"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</w:pPr>
    <w:rPr>
      <w:rFonts w:eastAsiaTheme="minorHAnsi"/>
      <w:caps/>
      <w:color w:val="C52F33"/>
      <w:sz w:val="18"/>
      <w:szCs w:val="20"/>
      <w:lang w:eastAsia="en-US"/>
    </w:rPr>
  </w:style>
  <w:style w:type="paragraph" w:customStyle="1" w:styleId="8F28D584D1734159B1A75FAFDECBB538">
    <w:name w:val="8F28D584D1734159B1A75FAFDECBB538"/>
    <w:rsid w:val="001F6D2E"/>
    <w:pPr>
      <w:spacing w:after="160" w:line="259" w:lineRule="auto"/>
    </w:pPr>
  </w:style>
  <w:style w:type="paragraph" w:customStyle="1" w:styleId="AB639E528ACC47BE87336D7F47018866">
    <w:name w:val="AB639E528ACC47BE87336D7F47018866"/>
    <w:rsid w:val="001F6D2E"/>
    <w:pPr>
      <w:spacing w:after="160" w:line="259" w:lineRule="auto"/>
    </w:pPr>
  </w:style>
  <w:style w:type="paragraph" w:customStyle="1" w:styleId="AED01F3AF7774D33A9B277290F5795B5">
    <w:name w:val="AED01F3AF7774D33A9B277290F5795B5"/>
    <w:rsid w:val="001F6D2E"/>
    <w:pPr>
      <w:spacing w:after="160" w:line="259" w:lineRule="auto"/>
    </w:pPr>
  </w:style>
  <w:style w:type="paragraph" w:customStyle="1" w:styleId="7A38D0DB32FA4FA6938A6416A9A11149">
    <w:name w:val="7A38D0DB32FA4FA6938A6416A9A11149"/>
    <w:rsid w:val="001F6D2E"/>
    <w:pPr>
      <w:spacing w:after="160" w:line="259" w:lineRule="auto"/>
    </w:pPr>
  </w:style>
  <w:style w:type="paragraph" w:customStyle="1" w:styleId="EAAD555BCF5E4630B405298B7293845E">
    <w:name w:val="EAAD555BCF5E4630B405298B7293845E"/>
    <w:rsid w:val="001F6D2E"/>
    <w:pPr>
      <w:spacing w:after="160" w:line="259" w:lineRule="auto"/>
    </w:pPr>
  </w:style>
  <w:style w:type="paragraph" w:customStyle="1" w:styleId="CC92141D6EFE4FF99B58123CE1B55B9C">
    <w:name w:val="CC92141D6EFE4FF99B58123CE1B55B9C"/>
    <w:rsid w:val="001F6D2E"/>
    <w:pPr>
      <w:spacing w:after="160" w:line="259" w:lineRule="auto"/>
    </w:pPr>
  </w:style>
  <w:style w:type="paragraph" w:customStyle="1" w:styleId="461B6231DE2D48FA8D2031CD5152E02A">
    <w:name w:val="461B6231DE2D48FA8D2031CD5152E02A"/>
    <w:rsid w:val="001F6D2E"/>
    <w:pPr>
      <w:spacing w:after="160" w:line="259" w:lineRule="auto"/>
    </w:pPr>
  </w:style>
  <w:style w:type="paragraph" w:customStyle="1" w:styleId="FD90A1E1DC7A4E4C96CD6F16737F1BC2">
    <w:name w:val="FD90A1E1DC7A4E4C96CD6F16737F1BC2"/>
    <w:rsid w:val="001F6D2E"/>
    <w:pPr>
      <w:spacing w:after="160" w:line="259" w:lineRule="auto"/>
    </w:pPr>
  </w:style>
  <w:style w:type="paragraph" w:customStyle="1" w:styleId="B51983CC9F724BECB3787A6F81BAD485">
    <w:name w:val="B51983CC9F724BECB3787A6F81BAD485"/>
    <w:rsid w:val="001F6D2E"/>
    <w:pPr>
      <w:spacing w:after="160" w:line="259" w:lineRule="auto"/>
    </w:pPr>
  </w:style>
  <w:style w:type="paragraph" w:customStyle="1" w:styleId="56F323CF4FB74FF1A4B25467E312CABA">
    <w:name w:val="56F323CF4FB74FF1A4B25467E312CABA"/>
    <w:rsid w:val="0082456F"/>
    <w:pPr>
      <w:spacing w:after="160" w:line="259" w:lineRule="auto"/>
    </w:pPr>
  </w:style>
  <w:style w:type="paragraph" w:customStyle="1" w:styleId="D6644D526F1845D28354E6EFD860FCDD">
    <w:name w:val="D6644D526F1845D28354E6EFD860FCDD"/>
    <w:rsid w:val="0082456F"/>
    <w:pPr>
      <w:spacing w:after="160" w:line="259" w:lineRule="auto"/>
    </w:pPr>
  </w:style>
  <w:style w:type="paragraph" w:customStyle="1" w:styleId="904C4A3AD5CE44BBAB909FA4772A6F84">
    <w:name w:val="904C4A3AD5CE44BBAB909FA4772A6F84"/>
    <w:rsid w:val="00407DBA"/>
    <w:pPr>
      <w:spacing w:after="160" w:line="259" w:lineRule="auto"/>
    </w:pPr>
  </w:style>
  <w:style w:type="paragraph" w:customStyle="1" w:styleId="A3AEFC79A4204F82A50D42037BB1FE5A">
    <w:name w:val="A3AEFC79A4204F82A50D42037BB1FE5A"/>
    <w:rsid w:val="00407DBA"/>
    <w:pPr>
      <w:spacing w:after="160" w:line="259" w:lineRule="auto"/>
    </w:pPr>
  </w:style>
  <w:style w:type="paragraph" w:customStyle="1" w:styleId="0E9A07C30F814E47B1458D927BC77D79">
    <w:name w:val="0E9A07C30F814E47B1458D927BC77D79"/>
    <w:rsid w:val="00407DBA"/>
    <w:pPr>
      <w:spacing w:after="160" w:line="259" w:lineRule="auto"/>
    </w:pPr>
  </w:style>
  <w:style w:type="paragraph" w:customStyle="1" w:styleId="CE55BEC3EF9E4AAB9606303CADC801B8">
    <w:name w:val="CE55BEC3EF9E4AAB9606303CADC801B8"/>
    <w:rsid w:val="00407DBA"/>
    <w:pPr>
      <w:spacing w:after="160" w:line="259" w:lineRule="auto"/>
    </w:pPr>
  </w:style>
  <w:style w:type="paragraph" w:customStyle="1" w:styleId="B69A5B02BE52447883F230E7B01E083E">
    <w:name w:val="B69A5B02BE52447883F230E7B01E083E"/>
    <w:rsid w:val="00407DBA"/>
    <w:pPr>
      <w:spacing w:after="160" w:line="259" w:lineRule="auto"/>
    </w:pPr>
  </w:style>
  <w:style w:type="paragraph" w:customStyle="1" w:styleId="71FA7DF734124327AC8C63E288404347">
    <w:name w:val="71FA7DF734124327AC8C63E288404347"/>
    <w:rsid w:val="00407DBA"/>
    <w:pPr>
      <w:spacing w:after="160" w:line="259" w:lineRule="auto"/>
    </w:pPr>
  </w:style>
  <w:style w:type="paragraph" w:customStyle="1" w:styleId="7B399B2017D44051B8A5433A15D96354">
    <w:name w:val="7B399B2017D44051B8A5433A15D96354"/>
    <w:rsid w:val="00407DBA"/>
    <w:pPr>
      <w:spacing w:after="160" w:line="259" w:lineRule="auto"/>
    </w:pPr>
  </w:style>
  <w:style w:type="paragraph" w:customStyle="1" w:styleId="16CE65E2F1694F4885207038513914A5">
    <w:name w:val="16CE65E2F1694F4885207038513914A5"/>
    <w:rsid w:val="00407DBA"/>
    <w:pPr>
      <w:spacing w:after="160" w:line="259" w:lineRule="auto"/>
    </w:pPr>
  </w:style>
  <w:style w:type="paragraph" w:customStyle="1" w:styleId="BDC84D5A87324E81AA9B006E13F31FE8">
    <w:name w:val="BDC84D5A87324E81AA9B006E13F31FE8"/>
    <w:rsid w:val="00407DBA"/>
    <w:pPr>
      <w:spacing w:after="160" w:line="259" w:lineRule="auto"/>
    </w:pPr>
  </w:style>
  <w:style w:type="paragraph" w:customStyle="1" w:styleId="05C464DF569D430D9D1C393D6E482A74">
    <w:name w:val="05C464DF569D430D9D1C393D6E482A74"/>
    <w:rsid w:val="00407DBA"/>
    <w:pPr>
      <w:spacing w:after="160" w:line="259" w:lineRule="auto"/>
    </w:pPr>
  </w:style>
  <w:style w:type="paragraph" w:customStyle="1" w:styleId="7825621939274CA480C3B614D046213D">
    <w:name w:val="7825621939274CA480C3B614D046213D"/>
    <w:rsid w:val="00407DBA"/>
    <w:pPr>
      <w:spacing w:after="160" w:line="259" w:lineRule="auto"/>
    </w:pPr>
  </w:style>
  <w:style w:type="paragraph" w:customStyle="1" w:styleId="3CDBCABEF3904929959B711A13541FA0">
    <w:name w:val="3CDBCABEF3904929959B711A13541FA0"/>
    <w:rsid w:val="00407DBA"/>
    <w:pPr>
      <w:spacing w:after="160" w:line="259" w:lineRule="auto"/>
    </w:pPr>
  </w:style>
  <w:style w:type="paragraph" w:customStyle="1" w:styleId="13E19F698E714E1498C5187BCA80F467">
    <w:name w:val="13E19F698E714E1498C5187BCA80F467"/>
    <w:rsid w:val="00407DBA"/>
    <w:pPr>
      <w:spacing w:after="160" w:line="259" w:lineRule="auto"/>
    </w:pPr>
  </w:style>
  <w:style w:type="paragraph" w:customStyle="1" w:styleId="032BD27AE14F46B0903B654399D037D8">
    <w:name w:val="032BD27AE14F46B0903B654399D037D8"/>
    <w:rsid w:val="00407DBA"/>
    <w:pPr>
      <w:spacing w:after="160" w:line="259" w:lineRule="auto"/>
    </w:pPr>
  </w:style>
  <w:style w:type="paragraph" w:customStyle="1" w:styleId="3630222E9BA843F497B2A0F7A9C10C7C">
    <w:name w:val="3630222E9BA843F497B2A0F7A9C10C7C"/>
    <w:rsid w:val="00407DBA"/>
    <w:pPr>
      <w:spacing w:after="160" w:line="259" w:lineRule="auto"/>
    </w:pPr>
  </w:style>
  <w:style w:type="paragraph" w:customStyle="1" w:styleId="9A61CC24BBA74A09BD923A2544680C85">
    <w:name w:val="9A61CC24BBA74A09BD923A2544680C85"/>
    <w:rsid w:val="00407DBA"/>
    <w:pPr>
      <w:spacing w:after="160" w:line="259" w:lineRule="auto"/>
    </w:pPr>
  </w:style>
  <w:style w:type="paragraph" w:customStyle="1" w:styleId="80F8F1F8504440EB894D9DF51D1F6CE4">
    <w:name w:val="80F8F1F8504440EB894D9DF51D1F6CE4"/>
    <w:rsid w:val="00BB6B92"/>
    <w:pPr>
      <w:spacing w:after="160" w:line="259" w:lineRule="auto"/>
    </w:pPr>
  </w:style>
  <w:style w:type="paragraph" w:customStyle="1" w:styleId="0112850783FF4311B5AC0E1D57381FEC">
    <w:name w:val="0112850783FF4311B5AC0E1D57381FEC"/>
    <w:rsid w:val="00BB6B92"/>
    <w:pPr>
      <w:spacing w:after="160" w:line="259" w:lineRule="auto"/>
    </w:pPr>
  </w:style>
  <w:style w:type="paragraph" w:customStyle="1" w:styleId="998C113628A14DE89A5F3FE388661721">
    <w:name w:val="998C113628A14DE89A5F3FE388661721"/>
    <w:rsid w:val="00BB6B92"/>
    <w:pPr>
      <w:spacing w:after="160" w:line="259" w:lineRule="auto"/>
    </w:pPr>
  </w:style>
  <w:style w:type="paragraph" w:customStyle="1" w:styleId="7B1DC2C6F7534BD59A3C143F29A5E59C">
    <w:name w:val="7B1DC2C6F7534BD59A3C143F29A5E59C"/>
    <w:rsid w:val="00BB6B92"/>
    <w:pPr>
      <w:spacing w:after="160" w:line="259" w:lineRule="auto"/>
    </w:pPr>
  </w:style>
  <w:style w:type="paragraph" w:customStyle="1" w:styleId="4945F84ED28949DCBC7EDFA295F2A310">
    <w:name w:val="4945F84ED28949DCBC7EDFA295F2A310"/>
    <w:rsid w:val="00BB6B92"/>
    <w:pPr>
      <w:spacing w:after="160" w:line="259" w:lineRule="auto"/>
    </w:pPr>
  </w:style>
  <w:style w:type="paragraph" w:customStyle="1" w:styleId="C8D12DEA2ABF467B8037D1040C2558A0">
    <w:name w:val="C8D12DEA2ABF467B8037D1040C2558A0"/>
    <w:rsid w:val="00BB6B92"/>
    <w:pPr>
      <w:spacing w:after="160" w:line="259" w:lineRule="auto"/>
    </w:pPr>
  </w:style>
  <w:style w:type="paragraph" w:customStyle="1" w:styleId="6AA4B257339A4EF5A9AF0E9955F520BD">
    <w:name w:val="6AA4B257339A4EF5A9AF0E9955F520BD"/>
    <w:rsid w:val="00BB6B92"/>
    <w:pPr>
      <w:spacing w:after="160" w:line="259" w:lineRule="auto"/>
    </w:pPr>
  </w:style>
  <w:style w:type="paragraph" w:customStyle="1" w:styleId="3F9B89AF872E4910AA548D36DC755678">
    <w:name w:val="3F9B89AF872E4910AA548D36DC755678"/>
    <w:rsid w:val="00BB6B92"/>
    <w:pPr>
      <w:spacing w:after="160" w:line="259" w:lineRule="auto"/>
    </w:pPr>
  </w:style>
  <w:style w:type="paragraph" w:customStyle="1" w:styleId="2DB22639AFDB4C45A2FAF627FD3D1251">
    <w:name w:val="2DB22639AFDB4C45A2FAF627FD3D1251"/>
    <w:rsid w:val="00BB6B92"/>
    <w:pPr>
      <w:spacing w:after="160" w:line="259" w:lineRule="auto"/>
    </w:pPr>
  </w:style>
  <w:style w:type="paragraph" w:customStyle="1" w:styleId="266448450CC44309B66EE64892FAC4E4">
    <w:name w:val="266448450CC44309B66EE64892FAC4E4"/>
    <w:rsid w:val="00BB6B92"/>
    <w:pPr>
      <w:spacing w:after="160" w:line="259" w:lineRule="auto"/>
    </w:pPr>
  </w:style>
  <w:style w:type="paragraph" w:customStyle="1" w:styleId="192E4E045BD04BDF8168BE1C1F50D89D">
    <w:name w:val="192E4E045BD04BDF8168BE1C1F50D89D"/>
    <w:rsid w:val="00554E02"/>
    <w:pPr>
      <w:spacing w:after="160" w:line="259" w:lineRule="auto"/>
    </w:pPr>
  </w:style>
  <w:style w:type="paragraph" w:customStyle="1" w:styleId="9E488C8229EA4E2A91FE07EEDDBCF19F">
    <w:name w:val="9E488C8229EA4E2A91FE07EEDDBCF19F"/>
    <w:rsid w:val="00554E02"/>
    <w:pPr>
      <w:spacing w:after="160" w:line="259" w:lineRule="auto"/>
    </w:pPr>
  </w:style>
  <w:style w:type="paragraph" w:customStyle="1" w:styleId="0CDFAFDE12B645DDB156878E6054F475">
    <w:name w:val="0CDFAFDE12B645DDB156878E6054F475"/>
    <w:rsid w:val="00B61C1C"/>
    <w:pPr>
      <w:spacing w:after="160" w:line="259" w:lineRule="auto"/>
    </w:pPr>
  </w:style>
  <w:style w:type="paragraph" w:customStyle="1" w:styleId="5F08D628296245E0BC10FD7C8F9AD4B2">
    <w:name w:val="5F08D628296245E0BC10FD7C8F9AD4B2"/>
    <w:rsid w:val="00B61C1C"/>
    <w:pPr>
      <w:spacing w:after="160" w:line="259" w:lineRule="auto"/>
    </w:pPr>
  </w:style>
  <w:style w:type="paragraph" w:customStyle="1" w:styleId="06D6A45114DB46919A7365E32B447B40">
    <w:name w:val="06D6A45114DB46919A7365E32B447B40"/>
    <w:rsid w:val="00B61C1C"/>
    <w:pPr>
      <w:spacing w:after="160" w:line="259" w:lineRule="auto"/>
    </w:pPr>
  </w:style>
  <w:style w:type="paragraph" w:customStyle="1" w:styleId="11382E20C4A84D2D8C14048C73748ACC">
    <w:name w:val="11382E20C4A84D2D8C14048C73748ACC"/>
    <w:rsid w:val="00B61C1C"/>
    <w:pPr>
      <w:spacing w:after="160" w:line="259" w:lineRule="auto"/>
    </w:pPr>
  </w:style>
  <w:style w:type="paragraph" w:customStyle="1" w:styleId="AA378A638F0540EFBACD9DABD5451ACF">
    <w:name w:val="AA378A638F0540EFBACD9DABD5451ACF"/>
    <w:rsid w:val="00B61C1C"/>
    <w:pPr>
      <w:spacing w:after="160" w:line="259" w:lineRule="auto"/>
    </w:pPr>
  </w:style>
  <w:style w:type="paragraph" w:customStyle="1" w:styleId="62F0A24F26664ADB8FB08E4F4B0E074E">
    <w:name w:val="62F0A24F26664ADB8FB08E4F4B0E074E"/>
    <w:rsid w:val="00E26DA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Office Theme">
  <a:themeElements>
    <a:clrScheme name="Custom 1">
      <a:dk1>
        <a:srgbClr val="3F3F3F"/>
      </a:dk1>
      <a:lt1>
        <a:sysClr val="window" lastClr="FFFFFF"/>
      </a:lt1>
      <a:dk2>
        <a:srgbClr val="595959"/>
      </a:dk2>
      <a:lt2>
        <a:srgbClr val="EEECE1"/>
      </a:lt2>
      <a:accent1>
        <a:srgbClr val="C83228"/>
      </a:accent1>
      <a:accent2>
        <a:srgbClr val="366092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Custom 1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root>
  <REF_NACRTNO>3/1</REF_NACRTNO>
  <REF_NACRT>gradbenih konstrukcij </REF_NACRT>
  <REF_INVESTITOR>Občina Bled</REF_INVESTITOR>
  <REF_INVESTITOR_NASLOV>Cesta svobode 13</REF_INVESTITOR_NASLOV>
  <REF_INVESTITOR_POSTA>4260 Bled</REF_INVESTITOR_POSTA>
  <REF_OBJEKT_IME>Most Piškovca</REF_OBJEKT_IME>
  <REF_OBJEKT_ENOTA> </REF_OBJEKT_ENOTA>
  <REF_PROJEKT_ST>351180138</REF_PROJEKT_ST>
  <REF_NACRT_ST>351180138-G </REF_NACRT_ST>
  <REF_NACRT/>
  <REF_VSEBINA/>
  <REF_IZVOD/>
  <REF_IZVOD_SKUPAJ/>
  <REF_MAPA/>
  <REF_MAPA_SKUPAJ/>
  <REF_PROJEKT_VRSTA>PZI</REF_PROJEKT_VRSTA>
  <REF_NACRT_STANJE>končno</REF_NACRT_STANJE>
  <REF_PROJEKT_VODJA>Andrej Pogačnik, univ. dipl. inž. grad. (IZS G-0187)</REF_PROJEKT_VODJA>
  <REF_NACRT_ODGPROJ_01>Andrej Pogačnik, univ. dipl. inž. grad. (IZS G-0187)</REF_NACRT_ODGPROJ_01>
  <REF_NACRT_ODGPROJ_02>Peter Zupančič, dipl. inž. grad. (IZS G-4036)</REF_NACRT_ODGPROJ_02>
  <REF_NACRT_ODGPROJ_03>dr. Jaka Zevnik, univ. dipl. inž. grad. (IZS G-2925) </REF_NACRT_ODGPROJ_03>
  <REF_NACRT_ODGPROJ_04/>
  <REF_NACRT_ODGPROJ_ST_01>Odgovorni projektant</REF_NACRT_ODGPROJ_ST_01>
  <REF_DIREKTOR>Angelo Žigon, univ. dipl. inž. grad.</REF_DIREKTOR>
  <REF_IZVOD/>
  <REF_DATUM>2019-06-19T00:00:00</REF_DATUM>
</root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</b:Sources>
</file>

<file path=customXml/itemProps1.xml><?xml version="1.0" encoding="utf-8"?>
<ds:datastoreItem xmlns:ds="http://schemas.openxmlformats.org/officeDocument/2006/customXml" ds:itemID="{9177839A-EDC8-4645-882C-B612DE091023}">
  <ds:schemaRefs/>
</ds:datastoreItem>
</file>

<file path=customXml/itemProps2.xml><?xml version="1.0" encoding="utf-8"?>
<ds:datastoreItem xmlns:ds="http://schemas.openxmlformats.org/officeDocument/2006/customXml" ds:itemID="{1A0A664C-B780-4136-AFCF-D1CA4E25D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iC_Elea_SL_UvodneStrani_PGD_Polovicna.dotm</Template>
  <TotalTime>177</TotalTime>
  <Pages>8</Pages>
  <Words>461</Words>
  <Characters>2633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Tehnično poročilo (SL)</vt:lpstr>
    </vt:vector>
  </TitlesOfParts>
  <Company>Elea iC d.o.o.</Company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PeterZ</dc:creator>
  <cp:keywords/>
  <dc:description/>
  <cp:lastModifiedBy>Peter Zupančič</cp:lastModifiedBy>
  <cp:revision>16</cp:revision>
  <cp:lastPrinted>2018-11-09T08:40:00Z</cp:lastPrinted>
  <dcterms:created xsi:type="dcterms:W3CDTF">2019-01-16T06:22:00Z</dcterms:created>
  <dcterms:modified xsi:type="dcterms:W3CDTF">2019-06-19T17:39:00Z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